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2DA21" w14:textId="6D02D05A" w:rsidR="00CE54AE" w:rsidRPr="0055690A" w:rsidRDefault="00CE54AE" w:rsidP="00CE54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Tdoc R3-</w:t>
      </w:r>
      <w:r w:rsidR="006A2FAE">
        <w:rPr>
          <w:b/>
          <w:noProof/>
          <w:sz w:val="24"/>
        </w:rPr>
        <w:t>195866</w:t>
      </w:r>
    </w:p>
    <w:p w14:paraId="1AA6F729" w14:textId="77777777" w:rsidR="00CE54AE" w:rsidRDefault="00CE54AE" w:rsidP="00CE54AE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695984E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82DDB">
        <w:rPr>
          <w:sz w:val="22"/>
          <w:szCs w:val="22"/>
          <w:lang w:val="en-US"/>
        </w:rPr>
        <w:t>31</w:t>
      </w:r>
      <w:r w:rsidR="00424B72">
        <w:rPr>
          <w:sz w:val="22"/>
          <w:szCs w:val="22"/>
          <w:lang w:val="en-US"/>
        </w:rPr>
        <w:t>.3.</w:t>
      </w:r>
      <w:r w:rsidR="00782DDB">
        <w:rPr>
          <w:sz w:val="22"/>
          <w:szCs w:val="22"/>
          <w:lang w:val="en-US"/>
        </w:rPr>
        <w:t>0</w:t>
      </w:r>
      <w:r w:rsidR="006615B2">
        <w:rPr>
          <w:sz w:val="22"/>
          <w:szCs w:val="22"/>
          <w:lang w:val="en-US"/>
        </w:rPr>
        <w:t>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5138050B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7741">
        <w:rPr>
          <w:sz w:val="22"/>
          <w:szCs w:val="22"/>
        </w:rPr>
        <w:t>Discussion on</w:t>
      </w:r>
      <w:r w:rsidR="00FC14DC">
        <w:rPr>
          <w:sz w:val="22"/>
          <w:szCs w:val="22"/>
        </w:rPr>
        <w:t xml:space="preserve"> IPSec </w:t>
      </w:r>
      <w:r w:rsidR="00EA7741">
        <w:rPr>
          <w:sz w:val="22"/>
          <w:szCs w:val="22"/>
        </w:rPr>
        <w:t>solution introduction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7219AA25" w:rsidR="000C4577" w:rsidRDefault="00184BD2" w:rsidP="00754E5A">
      <w:r>
        <w:t>In the previous meeting</w:t>
      </w:r>
      <w:r w:rsidR="000C4577">
        <w:t xml:space="preserve"> </w:t>
      </w:r>
      <w:r w:rsidR="00201239">
        <w:t xml:space="preserve">the need to support </w:t>
      </w:r>
      <w:r w:rsidR="000C4577">
        <w:t>IPSec establishment</w:t>
      </w:r>
      <w:r w:rsidR="00201239">
        <w:t xml:space="preserve"> in RAN interfaces was discussed</w:t>
      </w:r>
      <w:r w:rsidR="000C4577">
        <w:t xml:space="preserve">. In this contribution we will elaborate on </w:t>
      </w:r>
      <w:r w:rsidR="005B4513">
        <w:t>IPSec tunnel</w:t>
      </w:r>
      <w:r w:rsidR="000C4577">
        <w:t xml:space="preserve"> setup and will provide our </w:t>
      </w:r>
      <w:r w:rsidR="00201239">
        <w:t>proposals</w:t>
      </w:r>
      <w:r w:rsidR="000C4577">
        <w:t xml:space="preserve"> regarding the time and the functionality needed to establish the IPSec tunnels. </w:t>
      </w:r>
    </w:p>
    <w:p w14:paraId="359E0039" w14:textId="5AD65812" w:rsidR="00F43897" w:rsidRDefault="00F43897" w:rsidP="00754E5A">
      <w:r>
        <w:t xml:space="preserve">IPsec tunnels can be set up in various ways, but this document handles direct </w:t>
      </w:r>
      <w:r w:rsidR="00384B40">
        <w:t>node to node communication, e.g. direct IPsec tunnel</w:t>
      </w:r>
      <w:r w:rsidR="00481D7C">
        <w:t xml:space="preserve"> for X2-U.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0186586" w14:textId="63C54FBC" w:rsidR="00201239" w:rsidRDefault="00201239" w:rsidP="00681220">
      <w:pPr>
        <w:rPr>
          <w:lang w:val="sv-SE"/>
        </w:rPr>
      </w:pPr>
      <w:bookmarkStart w:id="0" w:name="_Hlk509769073"/>
      <w:r>
        <w:t xml:space="preserve">The outcome of the discussions in the previous meeting </w:t>
      </w:r>
      <w:r w:rsidR="00F85CD1">
        <w:t>is</w:t>
      </w:r>
      <w:r>
        <w:t xml:space="preserve"> noted below as </w:t>
      </w:r>
      <w:r>
        <w:rPr>
          <w:lang w:val="sv-SE"/>
        </w:rPr>
        <w:t>reflected in R3-194706.</w:t>
      </w:r>
    </w:p>
    <w:p w14:paraId="23197BC9" w14:textId="23AE9906" w:rsidR="00201239" w:rsidRDefault="00201239" w:rsidP="00681220">
      <w:pPr>
        <w:rPr>
          <w:lang w:val="sv-SE"/>
        </w:rPr>
      </w:pPr>
    </w:p>
    <w:p w14:paraId="0A91DE43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noProof w:val="0"/>
          <w:color w:val="00B050"/>
          <w:lang w:val="en-GB"/>
        </w:rPr>
        <w:lastRenderedPageBreak/>
        <w:t xml:space="preserve">There is consensus in RAN3 to support a priori setup of IPSec tunnels. </w:t>
      </w:r>
    </w:p>
    <w:p w14:paraId="19085AD4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noProof w:val="0"/>
          <w:color w:val="00B050"/>
          <w:lang w:val="en-GB"/>
        </w:rPr>
        <w:t>This implies that IPSec Server and IPSec Client exchange their (outer) IPSec addresses via the following messages:</w:t>
      </w:r>
    </w:p>
    <w:p w14:paraId="70912A1D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noProof w:val="0"/>
          <w:color w:val="00B050"/>
          <w:lang w:val="en-GB"/>
        </w:rPr>
        <w:t>F1 Setup Request/Response</w:t>
      </w:r>
    </w:p>
    <w:p w14:paraId="0C099618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r w:rsidRPr="00201239">
        <w:rPr>
          <w:rFonts w:eastAsia="SimSun"/>
          <w:b w:val="0"/>
          <w:color w:val="00B050"/>
        </w:rPr>
        <w:t>GNB-CU-UP E1</w:t>
      </w:r>
      <w:r w:rsidRPr="00201239">
        <w:rPr>
          <w:rFonts w:eastAsia="SimSun"/>
          <w:color w:val="00B050"/>
        </w:rPr>
        <w:t xml:space="preserve"> </w:t>
      </w:r>
      <w:r w:rsidRPr="00201239">
        <w:rPr>
          <w:b w:val="0"/>
          <w:noProof w:val="0"/>
          <w:color w:val="00B050"/>
          <w:lang w:val="en-GB"/>
        </w:rPr>
        <w:t xml:space="preserve">Setup Request/Response, </w:t>
      </w:r>
      <w:r w:rsidRPr="00201239">
        <w:rPr>
          <w:rFonts w:eastAsia="SimSun"/>
          <w:b w:val="0"/>
          <w:color w:val="00B050"/>
        </w:rPr>
        <w:t>GNB-CU-CP E1</w:t>
      </w:r>
      <w:r w:rsidRPr="00201239">
        <w:rPr>
          <w:rFonts w:eastAsia="SimSun"/>
          <w:color w:val="00B050"/>
        </w:rPr>
        <w:t xml:space="preserve"> </w:t>
      </w:r>
      <w:r w:rsidRPr="00201239">
        <w:rPr>
          <w:b w:val="0"/>
          <w:noProof w:val="0"/>
          <w:color w:val="00B050"/>
          <w:lang w:val="en-GB"/>
        </w:rPr>
        <w:t xml:space="preserve">Setup Request/Response </w:t>
      </w:r>
    </w:p>
    <w:p w14:paraId="66CFDE6C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</w:rPr>
      </w:pPr>
      <w:r w:rsidRPr="00201239">
        <w:rPr>
          <w:b w:val="0"/>
          <w:noProof w:val="0"/>
          <w:color w:val="00B050"/>
        </w:rPr>
        <w:t>EN-DC X2 Setup Request/Response (For EN-DC)</w:t>
      </w:r>
    </w:p>
    <w:p w14:paraId="4F94CEEB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proofErr w:type="spellStart"/>
      <w:r w:rsidRPr="00201239">
        <w:rPr>
          <w:b w:val="0"/>
          <w:noProof w:val="0"/>
          <w:color w:val="00B050"/>
          <w:lang w:val="en-GB"/>
        </w:rPr>
        <w:t>Xn</w:t>
      </w:r>
      <w:proofErr w:type="spellEnd"/>
      <w:r w:rsidRPr="00201239">
        <w:rPr>
          <w:b w:val="0"/>
          <w:noProof w:val="0"/>
          <w:color w:val="00B050"/>
          <w:lang w:val="en-GB"/>
        </w:rPr>
        <w:t xml:space="preserve"> Setup Request/Response (for MR-DC)</w:t>
      </w:r>
    </w:p>
    <w:p w14:paraId="1AD2E69D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</w:p>
    <w:p w14:paraId="27E5D553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noProof w:val="0"/>
          <w:color w:val="00B050"/>
          <w:lang w:val="en-GB"/>
        </w:rPr>
        <w:t>In order to allow updates of the (outer) IPSec tunnel address, IPSec Server and IPSec Client should exchange IPSec addresses via the following messages:</w:t>
      </w:r>
    </w:p>
    <w:p w14:paraId="3735A526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</w:p>
    <w:p w14:paraId="200D6E09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color w:val="00B050"/>
        </w:rPr>
        <w:t>F1: gNB-CU/gNB-DU Configuration Update</w:t>
      </w:r>
    </w:p>
    <w:p w14:paraId="3E4310D5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color w:val="00B050"/>
          <w:lang w:val="en-GB"/>
        </w:rPr>
        <w:t xml:space="preserve">E1: </w:t>
      </w:r>
      <w:r w:rsidRPr="00201239">
        <w:rPr>
          <w:b w:val="0"/>
          <w:color w:val="00B050"/>
        </w:rPr>
        <w:t xml:space="preserve"> gNB-CU-CP/gNB-CU-UP Configuration Update</w:t>
      </w:r>
    </w:p>
    <w:p w14:paraId="2DE992BF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color w:val="00B050"/>
          <w:lang w:val="en-GB"/>
        </w:rPr>
        <w:t xml:space="preserve">X2: </w:t>
      </w:r>
      <w:r w:rsidRPr="00201239">
        <w:rPr>
          <w:b w:val="0"/>
          <w:color w:val="00B050"/>
        </w:rPr>
        <w:t>EN-DC Cconfiguration Update/Confguration Update Acknowledge</w:t>
      </w:r>
    </w:p>
    <w:p w14:paraId="74AF7B48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color w:val="00B050"/>
        </w:rPr>
        <w:t>Xn: NG-RAN NODE Configuration Update/ Configuration Update Acknowledge</w:t>
      </w:r>
    </w:p>
    <w:p w14:paraId="0B196774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jc w:val="both"/>
        <w:rPr>
          <w:b w:val="0"/>
          <w:noProof w:val="0"/>
          <w:color w:val="00B050"/>
          <w:lang w:val="en-GB"/>
        </w:rPr>
      </w:pPr>
    </w:p>
    <w:p w14:paraId="68A28F00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color w:val="00B050"/>
          <w:lang w:val="en-GB"/>
        </w:rPr>
      </w:pPr>
      <w:r w:rsidRPr="00201239">
        <w:rPr>
          <w:noProof w:val="0"/>
          <w:color w:val="00B050"/>
          <w:lang w:val="en-GB"/>
        </w:rPr>
        <w:t>Proposal1: it is proposed to agree that “a priori” IPSec address exchange via the procedures listed above is addressed by RAN3, namely adding IPSec addresses to the following procedures:</w:t>
      </w:r>
    </w:p>
    <w:p w14:paraId="3F54E63D" w14:textId="77777777" w:rsidR="00201239" w:rsidRPr="00201239" w:rsidRDefault="00201239" w:rsidP="00201239">
      <w:pPr>
        <w:pStyle w:val="TOC1"/>
        <w:spacing w:after="120"/>
        <w:jc w:val="both"/>
        <w:rPr>
          <w:b w:val="0"/>
          <w:noProof w:val="0"/>
          <w:color w:val="00B050"/>
          <w:lang w:val="en-GB"/>
        </w:rPr>
      </w:pPr>
    </w:p>
    <w:p w14:paraId="371199F0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r w:rsidRPr="00201239">
        <w:rPr>
          <w:noProof w:val="0"/>
          <w:color w:val="00B050"/>
          <w:lang w:val="en-GB"/>
        </w:rPr>
        <w:t>F1 Setup Request/Response</w:t>
      </w:r>
    </w:p>
    <w:p w14:paraId="394B559E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r w:rsidRPr="00201239">
        <w:rPr>
          <w:color w:val="00B050"/>
        </w:rPr>
        <w:t>F1: gNB-CU/gNB-DU Configuration Update</w:t>
      </w:r>
    </w:p>
    <w:p w14:paraId="1A20688A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r w:rsidRPr="00201239">
        <w:rPr>
          <w:rFonts w:eastAsia="SimSun"/>
          <w:color w:val="00B050"/>
        </w:rPr>
        <w:t xml:space="preserve">GNB-CU-UP E1 </w:t>
      </w:r>
      <w:r w:rsidRPr="00201239">
        <w:rPr>
          <w:noProof w:val="0"/>
          <w:color w:val="00B050"/>
          <w:lang w:val="en-GB"/>
        </w:rPr>
        <w:t xml:space="preserve">Setup Request/Response, </w:t>
      </w:r>
      <w:r w:rsidRPr="00201239">
        <w:rPr>
          <w:rFonts w:eastAsia="SimSun"/>
          <w:color w:val="00B050"/>
        </w:rPr>
        <w:t xml:space="preserve">GNB-CU-CP E1 </w:t>
      </w:r>
      <w:r w:rsidRPr="00201239">
        <w:rPr>
          <w:noProof w:val="0"/>
          <w:color w:val="00B050"/>
          <w:lang w:val="en-GB"/>
        </w:rPr>
        <w:t xml:space="preserve">Setup Request/Response </w:t>
      </w:r>
    </w:p>
    <w:p w14:paraId="68573D50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r w:rsidRPr="00201239">
        <w:rPr>
          <w:color w:val="00B050"/>
          <w:lang w:val="en-GB"/>
        </w:rPr>
        <w:t xml:space="preserve">E1: </w:t>
      </w:r>
      <w:r w:rsidRPr="00201239">
        <w:rPr>
          <w:color w:val="00B050"/>
        </w:rPr>
        <w:t xml:space="preserve"> gNB-CU-CP/gNB-CU-UP Configuration Update</w:t>
      </w:r>
    </w:p>
    <w:p w14:paraId="75D81554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</w:rPr>
      </w:pPr>
      <w:r w:rsidRPr="00201239">
        <w:rPr>
          <w:noProof w:val="0"/>
          <w:color w:val="00B050"/>
        </w:rPr>
        <w:t>EN-DC X2 Setup Request/Response (For EN-DC)</w:t>
      </w:r>
    </w:p>
    <w:p w14:paraId="7DB72D99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r w:rsidRPr="00201239">
        <w:rPr>
          <w:color w:val="00B050"/>
          <w:lang w:val="en-GB"/>
        </w:rPr>
        <w:t xml:space="preserve">X2: </w:t>
      </w:r>
      <w:r w:rsidRPr="00201239">
        <w:rPr>
          <w:color w:val="00B050"/>
        </w:rPr>
        <w:t>EN-DC Cconfiguration Update/Confguration Update Acknowledge</w:t>
      </w:r>
    </w:p>
    <w:p w14:paraId="775D50F9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proofErr w:type="spellStart"/>
      <w:r w:rsidRPr="00201239">
        <w:rPr>
          <w:noProof w:val="0"/>
          <w:color w:val="00B050"/>
          <w:lang w:val="en-GB"/>
        </w:rPr>
        <w:t>Xn</w:t>
      </w:r>
      <w:proofErr w:type="spellEnd"/>
      <w:r w:rsidRPr="00201239">
        <w:rPr>
          <w:noProof w:val="0"/>
          <w:color w:val="00B050"/>
          <w:lang w:val="en-GB"/>
        </w:rPr>
        <w:t xml:space="preserve"> Setup Request/Response (for MR-DC)</w:t>
      </w:r>
    </w:p>
    <w:p w14:paraId="51F84D2D" w14:textId="77777777" w:rsidR="00201239" w:rsidRPr="00201239" w:rsidRDefault="00201239" w:rsidP="00201239">
      <w:pPr>
        <w:pStyle w:val="TOC1"/>
        <w:numPr>
          <w:ilvl w:val="0"/>
          <w:numId w:val="18"/>
        </w:numPr>
        <w:tabs>
          <w:tab w:val="clear" w:pos="1701"/>
        </w:tabs>
        <w:spacing w:after="120"/>
        <w:jc w:val="both"/>
        <w:rPr>
          <w:noProof w:val="0"/>
          <w:color w:val="00B050"/>
          <w:lang w:val="en-GB"/>
        </w:rPr>
      </w:pPr>
      <w:r w:rsidRPr="00201239">
        <w:rPr>
          <w:color w:val="00B050"/>
        </w:rPr>
        <w:t>Xn: NG-RAN NODE Configuration Update/ Configuration Update Acknowledge</w:t>
      </w:r>
    </w:p>
    <w:p w14:paraId="3DB5A6C4" w14:textId="77777777" w:rsidR="00201239" w:rsidRPr="00201239" w:rsidRDefault="00201239" w:rsidP="00201239">
      <w:pPr>
        <w:pStyle w:val="TOC1"/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</w:p>
    <w:p w14:paraId="7CCB8ADC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noProof w:val="0"/>
          <w:color w:val="00B050"/>
          <w:lang w:val="en-GB"/>
        </w:rPr>
        <w:t xml:space="preserve">In [1] “on the fly” exchange of IPSec addresses was also proposed. This is done to avoid the setup of potentially </w:t>
      </w:r>
      <w:proofErr w:type="gramStart"/>
      <w:r w:rsidRPr="00201239">
        <w:rPr>
          <w:b w:val="0"/>
          <w:noProof w:val="0"/>
          <w:color w:val="00B050"/>
          <w:lang w:val="en-GB"/>
        </w:rPr>
        <w:t>a large number of</w:t>
      </w:r>
      <w:proofErr w:type="gramEnd"/>
      <w:r w:rsidRPr="00201239">
        <w:rPr>
          <w:b w:val="0"/>
          <w:noProof w:val="0"/>
          <w:color w:val="00B050"/>
          <w:lang w:val="en-GB"/>
        </w:rPr>
        <w:t xml:space="preserve"> IPSec tunnels towards a single node. </w:t>
      </w:r>
    </w:p>
    <w:p w14:paraId="279B1C13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color w:val="00B050"/>
          <w:lang w:val="en-GB"/>
        </w:rPr>
      </w:pPr>
      <w:r w:rsidRPr="00201239">
        <w:rPr>
          <w:noProof w:val="0"/>
          <w:color w:val="00B050"/>
          <w:lang w:val="en-GB"/>
        </w:rPr>
        <w:t>Proposal 2: It is proposed to continue discussions on “on the fly” IPSec tunnel setup</w:t>
      </w:r>
    </w:p>
    <w:p w14:paraId="0490CC03" w14:textId="77777777" w:rsidR="00201239" w:rsidRPr="00201239" w:rsidRDefault="00201239" w:rsidP="00201239">
      <w:pPr>
        <w:pStyle w:val="TOC1"/>
        <w:spacing w:after="120"/>
        <w:jc w:val="both"/>
        <w:rPr>
          <w:b w:val="0"/>
          <w:noProof w:val="0"/>
          <w:color w:val="00B050"/>
          <w:lang w:val="en-GB"/>
        </w:rPr>
      </w:pPr>
    </w:p>
    <w:p w14:paraId="41EF5107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b w:val="0"/>
          <w:noProof w:val="0"/>
          <w:color w:val="00B050"/>
          <w:lang w:val="en-GB"/>
        </w:rPr>
      </w:pPr>
      <w:r w:rsidRPr="00201239">
        <w:rPr>
          <w:b w:val="0"/>
          <w:noProof w:val="0"/>
          <w:color w:val="00B050"/>
          <w:lang w:val="en-GB"/>
        </w:rPr>
        <w:t>Regarding the question of addressing UP only or UP and CP, there seems to be some support to cover both scenarios</w:t>
      </w:r>
    </w:p>
    <w:p w14:paraId="15044D64" w14:textId="77777777" w:rsidR="00201239" w:rsidRPr="00201239" w:rsidRDefault="00201239" w:rsidP="00201239">
      <w:pPr>
        <w:pStyle w:val="TOC1"/>
        <w:tabs>
          <w:tab w:val="clear" w:pos="1701"/>
        </w:tabs>
        <w:spacing w:after="120"/>
        <w:ind w:left="0" w:firstLine="0"/>
        <w:jc w:val="both"/>
        <w:rPr>
          <w:noProof w:val="0"/>
          <w:color w:val="00B050"/>
          <w:lang w:val="en-GB"/>
        </w:rPr>
      </w:pPr>
      <w:r w:rsidRPr="00201239">
        <w:rPr>
          <w:noProof w:val="0"/>
          <w:color w:val="00B050"/>
          <w:lang w:val="en-GB"/>
        </w:rPr>
        <w:t xml:space="preserve">Proposal 3: </w:t>
      </w:r>
      <w:proofErr w:type="gramStart"/>
      <w:r w:rsidRPr="00201239">
        <w:rPr>
          <w:noProof w:val="0"/>
          <w:color w:val="00B050"/>
          <w:lang w:val="en-GB"/>
        </w:rPr>
        <w:t>On the basis of</w:t>
      </w:r>
      <w:proofErr w:type="gramEnd"/>
      <w:r w:rsidRPr="00201239">
        <w:rPr>
          <w:noProof w:val="0"/>
          <w:color w:val="00B050"/>
          <w:lang w:val="en-GB"/>
        </w:rPr>
        <w:t xml:space="preserve"> some companies support for covering both UP and CP, it is proposed to work on a solution for both scenarios</w:t>
      </w:r>
    </w:p>
    <w:p w14:paraId="7C314E32" w14:textId="77777777" w:rsidR="00201239" w:rsidRPr="00201239" w:rsidRDefault="00201239" w:rsidP="00681220">
      <w:pPr>
        <w:rPr>
          <w:lang w:val="sv-SE"/>
        </w:rPr>
      </w:pPr>
    </w:p>
    <w:p w14:paraId="56BDFF45" w14:textId="17123467" w:rsidR="00BA6540" w:rsidRDefault="00201239" w:rsidP="00681220">
      <w:r>
        <w:t xml:space="preserve">Based on the above, </w:t>
      </w:r>
      <w:r w:rsidR="00BA6540">
        <w:t>we will examine the information needed to support IPSec establishment. But first we need to consider when to setup the IPSec tunnels.</w:t>
      </w:r>
      <w:r w:rsidR="00B5022A">
        <w:t xml:space="preserve"> </w:t>
      </w:r>
      <w:r w:rsidR="00F85CD1">
        <w:t>As mentioned in the above summary, t</w:t>
      </w:r>
      <w:r w:rsidR="00B5022A">
        <w:t>wo different alternatives exist. Either the IPSec tunnels are setup a priori or they are setup at DRB establishment. In the following we examine both alternatives.</w:t>
      </w:r>
    </w:p>
    <w:p w14:paraId="30685D4D" w14:textId="5FCD0A5F" w:rsidR="000A7060" w:rsidRDefault="00B5022A" w:rsidP="00681220">
      <w:r>
        <w:t>A priori IPSec establishment avoids the delay during DRB establishment. Otherwise,</w:t>
      </w:r>
      <w:r w:rsidR="00E40BA4">
        <w:t xml:space="preserve"> </w:t>
      </w:r>
      <w:r>
        <w:t xml:space="preserve">the establishment of the </w:t>
      </w:r>
      <w:r w:rsidR="009A6B67">
        <w:t xml:space="preserve">first </w:t>
      </w:r>
      <w:r>
        <w:t>DRB</w:t>
      </w:r>
      <w:r w:rsidR="009A6B67">
        <w:t xml:space="preserve"> triggering IPSec tunnel establishment</w:t>
      </w:r>
      <w:r>
        <w:t xml:space="preserve"> is subject to the delay needed to establish an IPSec tunnel. </w:t>
      </w:r>
      <w:r w:rsidR="00FA698B">
        <w:t>Currently in LTE</w:t>
      </w:r>
      <w:r w:rsidR="000A7060">
        <w:t xml:space="preserve"> this is the method in use</w:t>
      </w:r>
      <w:r w:rsidR="00FA698B">
        <w:t xml:space="preserve">, </w:t>
      </w:r>
      <w:r w:rsidR="000A7060">
        <w:t>and we would propose to adopt this approach also for NR.</w:t>
      </w:r>
    </w:p>
    <w:p w14:paraId="431F0A2A" w14:textId="5FEDEB89" w:rsidR="000A7060" w:rsidRDefault="00FA698B" w:rsidP="00681220">
      <w:r>
        <w:lastRenderedPageBreak/>
        <w:t xml:space="preserve"> </w:t>
      </w:r>
      <w:r w:rsidR="000A7060" w:rsidRPr="006C5107">
        <w:rPr>
          <w:b/>
        </w:rPr>
        <w:t xml:space="preserve">Proposal 1: </w:t>
      </w:r>
      <w:r w:rsidR="000A7060">
        <w:rPr>
          <w:b/>
        </w:rPr>
        <w:t>we propose to support a priori establishment of IPSec tunnels</w:t>
      </w:r>
      <w:r w:rsidR="00BA6540">
        <w:t xml:space="preserve">. </w:t>
      </w:r>
    </w:p>
    <w:p w14:paraId="044EBCC1" w14:textId="10B3F35C" w:rsidR="009245DA" w:rsidRDefault="000A7060" w:rsidP="00C93FEC">
      <w:r>
        <w:t xml:space="preserve">Although a priori IPSec establishment could be the default approach, certain issues arise. </w:t>
      </w:r>
      <w:r w:rsidR="00FD2DA4">
        <w:t xml:space="preserve">Consider </w:t>
      </w:r>
      <w:r w:rsidR="00501EB1">
        <w:t>i</w:t>
      </w:r>
      <w:r w:rsidR="00E07DF1">
        <w:t>f</w:t>
      </w:r>
      <w:r w:rsidR="00501EB1">
        <w:t xml:space="preserve"> </w:t>
      </w:r>
      <w:r w:rsidR="0074689E">
        <w:t xml:space="preserve">each </w:t>
      </w:r>
      <w:proofErr w:type="spellStart"/>
      <w:r w:rsidR="00FD2DA4" w:rsidRPr="00BA6540">
        <w:t>MeNB</w:t>
      </w:r>
      <w:proofErr w:type="spellEnd"/>
      <w:r w:rsidR="0074689E">
        <w:t xml:space="preserve"> that could potentially use an S</w:t>
      </w:r>
      <w:r w:rsidR="00FF78D6">
        <w:t>-</w:t>
      </w:r>
      <w:proofErr w:type="spellStart"/>
      <w:r w:rsidR="00FF78D6">
        <w:t>gNB</w:t>
      </w:r>
      <w:proofErr w:type="spellEnd"/>
      <w:r w:rsidR="00FF78D6">
        <w:t>-DU</w:t>
      </w:r>
      <w:r w:rsidR="00E07DF1">
        <w:t xml:space="preserve"> </w:t>
      </w:r>
      <w:proofErr w:type="gramStart"/>
      <w:r w:rsidR="00E07DF1">
        <w:t>in DC</w:t>
      </w:r>
      <w:proofErr w:type="gramEnd"/>
      <w:r w:rsidR="00E07DF1">
        <w:t xml:space="preserve"> configurations</w:t>
      </w:r>
      <w:r w:rsidR="00FD2DA4" w:rsidRPr="00BA6540">
        <w:t xml:space="preserve"> </w:t>
      </w:r>
      <w:r w:rsidR="00FD2DA4">
        <w:t>would</w:t>
      </w:r>
      <w:r w:rsidR="00E07DF1">
        <w:t xml:space="preserve"> setup an IPSec tunnel with such </w:t>
      </w:r>
      <w:r w:rsidR="0012581E">
        <w:t>S-</w:t>
      </w:r>
      <w:proofErr w:type="spellStart"/>
      <w:r w:rsidR="00E07DF1">
        <w:t>gNB</w:t>
      </w:r>
      <w:proofErr w:type="spellEnd"/>
      <w:r w:rsidR="00E07DF1">
        <w:t>-DU. This would result in a very high number of IPSec tunnels established, which raises concerns</w:t>
      </w:r>
      <w:r w:rsidR="00FD2DA4">
        <w:t xml:space="preserve"> on capacity. Namely, a too large amount of connections would need to </w:t>
      </w:r>
      <w:r w:rsidR="004A5BB5">
        <w:t xml:space="preserve">be </w:t>
      </w:r>
      <w:r w:rsidR="00FD2DA4">
        <w:t>setup a priori</w:t>
      </w:r>
      <w:r w:rsidR="004A5BB5">
        <w:t>, potentially</w:t>
      </w:r>
      <w:r w:rsidR="00FD2DA4">
        <w:t xml:space="preserve"> exceeding the</w:t>
      </w:r>
      <w:r w:rsidR="00BA6540" w:rsidRPr="00BA6540">
        <w:t xml:space="preserve"> capacity</w:t>
      </w:r>
      <w:r w:rsidR="004A5BB5">
        <w:t xml:space="preserve"> of an </w:t>
      </w:r>
      <w:proofErr w:type="spellStart"/>
      <w:r w:rsidR="004A5BB5">
        <w:t>MeNB</w:t>
      </w:r>
      <w:proofErr w:type="spellEnd"/>
      <w:r w:rsidR="00FD2DA4">
        <w:t>.</w:t>
      </w:r>
      <w:r w:rsidR="009245DA" w:rsidRPr="009245DA">
        <w:t xml:space="preserve"> </w:t>
      </w:r>
      <w:r w:rsidR="00C93FEC">
        <w:t>With a split deployment scenario, the amount of addresses and tunnels to be setup and exchanged could be excessively large. On the fly establishment of IPSec tunnels would be a solution.</w:t>
      </w:r>
    </w:p>
    <w:p w14:paraId="3774AF0C" w14:textId="61F68B44" w:rsidR="00FD2DA4" w:rsidRDefault="00FD2DA4" w:rsidP="00FD2DA4">
      <w:pPr>
        <w:rPr>
          <w:b/>
        </w:rPr>
      </w:pPr>
      <w:r w:rsidRPr="007E1E59">
        <w:rPr>
          <w:b/>
        </w:rPr>
        <w:t>Observation</w:t>
      </w:r>
      <w:r w:rsidR="00A828FF">
        <w:rPr>
          <w:b/>
        </w:rPr>
        <w:t xml:space="preserve"> </w:t>
      </w:r>
      <w:r w:rsidRPr="007E1E59">
        <w:rPr>
          <w:b/>
        </w:rPr>
        <w:t xml:space="preserve">1: </w:t>
      </w:r>
      <w:r>
        <w:rPr>
          <w:b/>
        </w:rPr>
        <w:t>A</w:t>
      </w:r>
      <w:r w:rsidR="00C772D3">
        <w:rPr>
          <w:b/>
        </w:rPr>
        <w:t xml:space="preserve"> </w:t>
      </w:r>
      <w:r>
        <w:rPr>
          <w:b/>
        </w:rPr>
        <w:t>priori setup of IPSec tunnels raises concerns of lack of capacity</w:t>
      </w:r>
      <w:r w:rsidR="004A5BB5">
        <w:rPr>
          <w:b/>
        </w:rPr>
        <w:t xml:space="preserve"> at the IPSec termination points</w:t>
      </w:r>
    </w:p>
    <w:p w14:paraId="628BC180" w14:textId="340700F9" w:rsidR="00C93FEC" w:rsidRDefault="00C93FEC" w:rsidP="00C93FEC">
      <w:r>
        <w:t xml:space="preserve">To further elaborate, although as said setting up paths in advance will probably be the main way of IPSec establishment, </w:t>
      </w:r>
      <w:r w:rsidR="007D4796">
        <w:t xml:space="preserve">considering </w:t>
      </w:r>
      <w:r>
        <w:t>network redundancy and complex networks the static setup may be problematic. Setting up IPSec tunnels on the fly would then be a way to not have to over administer the network.</w:t>
      </w:r>
    </w:p>
    <w:p w14:paraId="07AB11CA" w14:textId="1111C159" w:rsidR="00B21670" w:rsidRDefault="000A7060" w:rsidP="00B21670">
      <w:r w:rsidRPr="008F10DE">
        <w:t>Another complicating factor is</w:t>
      </w:r>
      <w:r w:rsidRPr="000A7060">
        <w:t xml:space="preserve"> </w:t>
      </w:r>
      <w:r>
        <w:t xml:space="preserve">that </w:t>
      </w:r>
      <w:r w:rsidRPr="000A7060">
        <w:t>detailed operator planning is needed to identify which paths to set up beforehand</w:t>
      </w:r>
      <w:r>
        <w:t xml:space="preserve">. </w:t>
      </w:r>
      <w:r w:rsidR="00B21670">
        <w:t>In order to minimize the delay for the DRB setup</w:t>
      </w:r>
      <w:r>
        <w:t xml:space="preserve"> and avoid the need for detailed operator planning</w:t>
      </w:r>
      <w:r w:rsidR="00B21670">
        <w:t xml:space="preserve">, one option would be that </w:t>
      </w:r>
      <w:proofErr w:type="spellStart"/>
      <w:r w:rsidR="00B21670">
        <w:t>gNB</w:t>
      </w:r>
      <w:proofErr w:type="spellEnd"/>
      <w:r w:rsidR="00B21670">
        <w:t xml:space="preserve">-CU sends the IPSec address to the </w:t>
      </w:r>
      <w:proofErr w:type="spellStart"/>
      <w:r w:rsidR="00B21670">
        <w:t>gNB</w:t>
      </w:r>
      <w:proofErr w:type="spellEnd"/>
      <w:r w:rsidR="00B21670">
        <w:t xml:space="preserve">-DU a priori and later when the </w:t>
      </w:r>
      <w:proofErr w:type="spellStart"/>
      <w:r w:rsidR="00B21670">
        <w:t>gNB</w:t>
      </w:r>
      <w:proofErr w:type="spellEnd"/>
      <w:r w:rsidR="00B21670">
        <w:t xml:space="preserve">-DU </w:t>
      </w:r>
      <w:proofErr w:type="gramStart"/>
      <w:r w:rsidR="00B21670">
        <w:t>actually starts</w:t>
      </w:r>
      <w:proofErr w:type="gramEnd"/>
      <w:r w:rsidR="00B21670">
        <w:t xml:space="preserve"> the DRB setup</w:t>
      </w:r>
      <w:r w:rsidR="004A5BB5">
        <w:t>, it</w:t>
      </w:r>
      <w:r w:rsidR="00B21670">
        <w:t xml:space="preserve"> sends the IPSec address to the </w:t>
      </w:r>
      <w:proofErr w:type="spellStart"/>
      <w:r w:rsidR="00B21670">
        <w:t>gNB</w:t>
      </w:r>
      <w:proofErr w:type="spellEnd"/>
      <w:r w:rsidR="00B21670">
        <w:t xml:space="preserve">-CU. This option would indeed reduce the delay at DRB setup. In that case though the risk for man in the middle attacks is substantial. </w:t>
      </w:r>
      <w:r w:rsidR="00692043">
        <w:t xml:space="preserve">In that scenario an attacker intercepts the IPSec address sent by </w:t>
      </w:r>
      <w:proofErr w:type="spellStart"/>
      <w:r w:rsidR="00692043">
        <w:t>gNB</w:t>
      </w:r>
      <w:proofErr w:type="spellEnd"/>
      <w:r w:rsidR="00692043">
        <w:t xml:space="preserve">-CU and can alter the communication between the </w:t>
      </w:r>
      <w:proofErr w:type="spellStart"/>
      <w:r w:rsidR="00692043">
        <w:t>gNB</w:t>
      </w:r>
      <w:proofErr w:type="spellEnd"/>
      <w:r w:rsidR="00692043">
        <w:t xml:space="preserve">-CU and the </w:t>
      </w:r>
      <w:proofErr w:type="spellStart"/>
      <w:r w:rsidR="00692043">
        <w:t>gNB</w:t>
      </w:r>
      <w:proofErr w:type="spellEnd"/>
      <w:r w:rsidR="00692043">
        <w:t>-DU</w:t>
      </w:r>
      <w:r w:rsidR="00692043" w:rsidRPr="00692043">
        <w:t xml:space="preserve"> who believe they are directly communicating with each other</w:t>
      </w:r>
      <w:r w:rsidR="00692043">
        <w:t xml:space="preserve">.  </w:t>
      </w:r>
      <w:r w:rsidR="00B21670">
        <w:t xml:space="preserve">To eliminate that risk, </w:t>
      </w:r>
      <w:r w:rsidR="00E07DF1">
        <w:t xml:space="preserve">and if the IPSec tunnel needs to be setup at the time a bearer between IPSec server and IPSec client needs to be established, </w:t>
      </w:r>
      <w:r w:rsidR="00B21670">
        <w:t xml:space="preserve">the </w:t>
      </w:r>
      <w:proofErr w:type="spellStart"/>
      <w:r w:rsidR="00B21670">
        <w:t>gNB</w:t>
      </w:r>
      <w:proofErr w:type="spellEnd"/>
      <w:r w:rsidR="00B21670">
        <w:t xml:space="preserve">-CU should send the IPSec address to the </w:t>
      </w:r>
      <w:proofErr w:type="spellStart"/>
      <w:r w:rsidR="00B21670">
        <w:t>gNB</w:t>
      </w:r>
      <w:proofErr w:type="spellEnd"/>
      <w:r w:rsidR="00B21670">
        <w:t>-DU at DRB setup.</w:t>
      </w:r>
    </w:p>
    <w:p w14:paraId="6E197298" w14:textId="4571C09C" w:rsidR="00FD2DA4" w:rsidRDefault="00FD2DA4" w:rsidP="00FD2DA4">
      <w:r>
        <w:t xml:space="preserve">Based on the above reasoning, we propose that IPSec tunnels </w:t>
      </w:r>
      <w:r w:rsidR="007A1979">
        <w:t>can be</w:t>
      </w:r>
      <w:r>
        <w:t xml:space="preserve"> setup on the fly.</w:t>
      </w:r>
    </w:p>
    <w:p w14:paraId="2A123DBA" w14:textId="2A583C14" w:rsidR="00FD2DA4" w:rsidRDefault="00FD2DA4" w:rsidP="00FD2DA4">
      <w:pPr>
        <w:rPr>
          <w:b/>
        </w:rPr>
      </w:pPr>
      <w:r w:rsidRPr="006C5107">
        <w:rPr>
          <w:b/>
        </w:rPr>
        <w:t xml:space="preserve">Proposal </w:t>
      </w:r>
      <w:r w:rsidR="003806EF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="0022441E">
        <w:rPr>
          <w:b/>
        </w:rPr>
        <w:t xml:space="preserve">to support </w:t>
      </w:r>
      <w:r>
        <w:rPr>
          <w:b/>
        </w:rPr>
        <w:t>on the fly setup of IPSec tunnels</w:t>
      </w:r>
      <w:r w:rsidR="00E07DF1">
        <w:rPr>
          <w:b/>
        </w:rPr>
        <w:t>, namely establishment of an IPSec tunnel at the time a DRB between server and client needs to be establish</w:t>
      </w:r>
      <w:r w:rsidR="0012581E">
        <w:rPr>
          <w:b/>
        </w:rPr>
        <w:t>ed</w:t>
      </w:r>
      <w:r w:rsidR="00E07DF1">
        <w:rPr>
          <w:b/>
        </w:rPr>
        <w:t>, to be used between the nodes until removed</w:t>
      </w:r>
    </w:p>
    <w:p w14:paraId="298D2DC2" w14:textId="0B20773E" w:rsidR="00FD2DA4" w:rsidRDefault="00FD2DA4" w:rsidP="00FD2DA4">
      <w:pPr>
        <w:rPr>
          <w:b/>
        </w:rPr>
      </w:pPr>
    </w:p>
    <w:p w14:paraId="778B4B21" w14:textId="05794052" w:rsidR="00C350CD" w:rsidRPr="00C350CD" w:rsidRDefault="00C350CD" w:rsidP="00FD2DA4">
      <w:pPr>
        <w:rPr>
          <w:bCs/>
        </w:rPr>
      </w:pPr>
      <w:r>
        <w:rPr>
          <w:bCs/>
        </w:rPr>
        <w:t>Also</w:t>
      </w:r>
      <w:r w:rsidR="00FD7288">
        <w:rPr>
          <w:bCs/>
        </w:rPr>
        <w:t>,</w:t>
      </w:r>
      <w:r>
        <w:rPr>
          <w:bCs/>
        </w:rPr>
        <w:t xml:space="preserve"> regarding support for covering both CP and UP, we don’t </w:t>
      </w:r>
      <w:r>
        <w:rPr>
          <w:lang w:val="en-US"/>
        </w:rPr>
        <w:t>think that the CP solution would require any additional signaling. The CP signaling needed essentially is to setup the UP</w:t>
      </w:r>
      <w:r w:rsidR="00D67C58">
        <w:rPr>
          <w:lang w:val="en-US"/>
        </w:rPr>
        <w:t>, we can’t see</w:t>
      </w:r>
      <w:r w:rsidR="0024502E">
        <w:rPr>
          <w:lang w:val="en-US"/>
        </w:rPr>
        <w:t xml:space="preserve"> any missing piece</w:t>
      </w:r>
      <w:r>
        <w:rPr>
          <w:lang w:val="en-US"/>
        </w:rPr>
        <w:t xml:space="preserve">. In the case that some setup is needed this is in all probability outside the scope of </w:t>
      </w:r>
      <w:r w:rsidR="009C0035">
        <w:rPr>
          <w:lang w:val="en-US"/>
        </w:rPr>
        <w:t>this</w:t>
      </w:r>
      <w:r>
        <w:rPr>
          <w:lang w:val="en-US"/>
        </w:rPr>
        <w:t xml:space="preserve"> work.</w:t>
      </w:r>
    </w:p>
    <w:p w14:paraId="692F14B6" w14:textId="77777777" w:rsidR="00D776BA" w:rsidRDefault="00FD2DA4" w:rsidP="00B21670">
      <w:r>
        <w:t xml:space="preserve">Now we will </w:t>
      </w:r>
      <w:proofErr w:type="gramStart"/>
      <w:r>
        <w:t>look into</w:t>
      </w:r>
      <w:proofErr w:type="gramEnd"/>
      <w:r>
        <w:t xml:space="preserve"> the information missing to </w:t>
      </w:r>
      <w:r w:rsidR="0050439D">
        <w:t>set up the IPSec tunnels</w:t>
      </w:r>
      <w:r w:rsidR="00D776BA">
        <w:t xml:space="preserve"> for both alternatives</w:t>
      </w:r>
      <w:r w:rsidR="0050439D">
        <w:t xml:space="preserve">. </w:t>
      </w:r>
      <w:r w:rsidR="00681220">
        <w:t>When looking at the F1-U interface there is today no provisioning of IPSec addresses.</w:t>
      </w:r>
      <w:r w:rsidR="0050439D">
        <w:t xml:space="preserve"> In LTE an exchange of inner and outer IP addresses takes place between the </w:t>
      </w:r>
      <w:proofErr w:type="spellStart"/>
      <w:r w:rsidR="0050439D">
        <w:t>eNBs</w:t>
      </w:r>
      <w:proofErr w:type="spellEnd"/>
      <w:r w:rsidR="0050439D">
        <w:t xml:space="preserve"> during the IPSec setup. In order to support this functionality in NR we would need to cater for the exchange of inner and outer IPSec addresses between </w:t>
      </w:r>
      <w:proofErr w:type="spellStart"/>
      <w:r w:rsidR="0050439D">
        <w:t>gNB</w:t>
      </w:r>
      <w:proofErr w:type="spellEnd"/>
      <w:r w:rsidR="0050439D">
        <w:t xml:space="preserve">-DU and </w:t>
      </w:r>
      <w:proofErr w:type="spellStart"/>
      <w:r w:rsidR="0050439D">
        <w:t>gNB</w:t>
      </w:r>
      <w:proofErr w:type="spellEnd"/>
      <w:r w:rsidR="0050439D">
        <w:t>-CU</w:t>
      </w:r>
      <w:r w:rsidR="00D776BA">
        <w:t>.</w:t>
      </w:r>
    </w:p>
    <w:p w14:paraId="4F7A3CBB" w14:textId="43D526AE" w:rsidR="00681220" w:rsidRDefault="00D776BA" w:rsidP="00EC6EA5">
      <w:proofErr w:type="gramStart"/>
      <w:r>
        <w:t>First</w:t>
      </w:r>
      <w:proofErr w:type="gramEnd"/>
      <w:r>
        <w:t xml:space="preserve"> we look into the case of on the fly setup of IPSec tunnels. In that case the exchange of inner and outer IPSec addresses between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</w:t>
      </w:r>
      <w:r w:rsidR="00B21670">
        <w:t xml:space="preserve"> essentially</w:t>
      </w:r>
      <w:r>
        <w:t xml:space="preserve"> take place</w:t>
      </w:r>
      <w:r w:rsidR="00681220">
        <w:t xml:space="preserve"> via the F1: UE Context </w:t>
      </w:r>
      <w:proofErr w:type="gramStart"/>
      <w:r w:rsidR="00681220">
        <w:t>Setup  procedure</w:t>
      </w:r>
      <w:proofErr w:type="gramEnd"/>
      <w:r w:rsidR="00681220">
        <w:t xml:space="preserve">. In those procedure the </w:t>
      </w:r>
      <w:r w:rsidR="00681220" w:rsidRPr="004B4E21">
        <w:rPr>
          <w:i/>
        </w:rPr>
        <w:t>UL UP TNL Information</w:t>
      </w:r>
      <w:r w:rsidR="00681220" w:rsidRPr="004B4E21">
        <w:t xml:space="preserve"> IE</w:t>
      </w:r>
      <w:r w:rsidR="00681220">
        <w:t xml:space="preserve"> (i.e. the “inner” IPSec address) is already provided to the </w:t>
      </w:r>
      <w:proofErr w:type="spellStart"/>
      <w:r w:rsidR="00681220">
        <w:t>gNB</w:t>
      </w:r>
      <w:proofErr w:type="spellEnd"/>
      <w:r w:rsidR="00681220">
        <w:t xml:space="preserve">-DU. The missing information is the “outer” IPSec address, which has been defined over the NGAP as </w:t>
      </w:r>
      <w:r w:rsidR="00681220" w:rsidRPr="004C0320">
        <w:rPr>
          <w:rFonts w:cs="Arial"/>
          <w:i/>
          <w:lang w:eastAsia="ja-JP"/>
        </w:rPr>
        <w:t>IP-Sec Transport Layer Address</w:t>
      </w:r>
      <w:r w:rsidR="00681220">
        <w:rPr>
          <w:rFonts w:cs="Arial"/>
          <w:lang w:eastAsia="ja-JP"/>
        </w:rPr>
        <w:t xml:space="preserve"> IE.</w:t>
      </w:r>
      <w:r w:rsidR="00DA0ED8">
        <w:rPr>
          <w:rFonts w:cs="Arial"/>
          <w:lang w:eastAsia="ja-JP"/>
        </w:rPr>
        <w:t xml:space="preserve"> </w:t>
      </w:r>
      <w:r w:rsidR="00DA0ED8">
        <w:t xml:space="preserve">So to summarize, in order to allow the </w:t>
      </w:r>
      <w:proofErr w:type="spellStart"/>
      <w:r w:rsidR="00DA0ED8">
        <w:t>gNB</w:t>
      </w:r>
      <w:proofErr w:type="spellEnd"/>
      <w:r w:rsidR="00DA0ED8">
        <w:t>-DU to receive the IPSec</w:t>
      </w:r>
      <w:r w:rsidR="00E07DF1">
        <w:t xml:space="preserve"> server</w:t>
      </w:r>
      <w:r w:rsidR="00DA0ED8">
        <w:t xml:space="preserve"> addresses in use by the </w:t>
      </w:r>
      <w:proofErr w:type="spellStart"/>
      <w:r w:rsidR="00DA0ED8">
        <w:t>gNB</w:t>
      </w:r>
      <w:proofErr w:type="spellEnd"/>
      <w:r w:rsidR="00DA0ED8">
        <w:t xml:space="preserve">-CU-UP(s), the </w:t>
      </w:r>
      <w:proofErr w:type="spellStart"/>
      <w:r w:rsidR="00DA0ED8">
        <w:t>gNB</w:t>
      </w:r>
      <w:proofErr w:type="spellEnd"/>
      <w:r w:rsidR="00DA0ED8">
        <w:t xml:space="preserve">-CU-CP should add the NGAP defined </w:t>
      </w:r>
      <w:r w:rsidR="00DA0ED8" w:rsidRPr="00E6630C">
        <w:rPr>
          <w:rFonts w:cs="Arial"/>
          <w:i/>
          <w:lang w:eastAsia="ja-JP"/>
        </w:rPr>
        <w:t>IP-Sec</w:t>
      </w:r>
      <w:r w:rsidR="00DA0ED8" w:rsidRPr="00E6630C">
        <w:rPr>
          <w:rFonts w:cs="Arial"/>
          <w:lang w:eastAsia="ja-JP"/>
        </w:rPr>
        <w:t xml:space="preserve"> </w:t>
      </w:r>
      <w:r w:rsidR="00DA0ED8" w:rsidRPr="00E6630C">
        <w:rPr>
          <w:rFonts w:cs="Arial"/>
          <w:i/>
          <w:lang w:eastAsia="ja-JP"/>
        </w:rPr>
        <w:t>Transport Layer Address</w:t>
      </w:r>
      <w:r w:rsidR="00DA0ED8" w:rsidRPr="00E6630C">
        <w:rPr>
          <w:rFonts w:cs="Arial"/>
          <w:lang w:eastAsia="ja-JP"/>
        </w:rPr>
        <w:t xml:space="preserve"> IE</w:t>
      </w:r>
      <w:r w:rsidR="00DA0ED8">
        <w:t xml:space="preserve"> of the </w:t>
      </w:r>
      <w:proofErr w:type="spellStart"/>
      <w:r w:rsidR="00E85E63">
        <w:t>gNB</w:t>
      </w:r>
      <w:proofErr w:type="spellEnd"/>
      <w:r w:rsidR="00E85E63">
        <w:t>-</w:t>
      </w:r>
      <w:r w:rsidR="00DA0ED8">
        <w:t xml:space="preserve">CU-UP over the F1: UE CONTEXT SETUP </w:t>
      </w:r>
      <w:proofErr w:type="gramStart"/>
      <w:r w:rsidR="00DA0ED8">
        <w:t>REQUEST  for</w:t>
      </w:r>
      <w:proofErr w:type="gramEnd"/>
      <w:r w:rsidR="00DA0ED8">
        <w:t xml:space="preserve"> each DRB.</w:t>
      </w:r>
    </w:p>
    <w:p w14:paraId="35B366FD" w14:textId="0C3D23E6" w:rsidR="006C5107" w:rsidRDefault="00DA0ED8" w:rsidP="004F7E9F">
      <w:pPr>
        <w:rPr>
          <w:b/>
        </w:rPr>
      </w:pPr>
      <w:r w:rsidRPr="00B707BE">
        <w:rPr>
          <w:b/>
        </w:rPr>
        <w:t xml:space="preserve">Proposal </w:t>
      </w:r>
      <w:r>
        <w:rPr>
          <w:b/>
        </w:rPr>
        <w:t>3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-CU-</w:t>
      </w:r>
      <w:r>
        <w:rPr>
          <w:b/>
        </w:rPr>
        <w:t>C</w:t>
      </w:r>
      <w:r w:rsidRPr="00B707BE">
        <w:rPr>
          <w:b/>
        </w:rPr>
        <w:t>P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>F1: UE CONTEXT SETUP REQUEST</w:t>
      </w:r>
      <w:r w:rsidR="00293932">
        <w:rPr>
          <w:b/>
        </w:rPr>
        <w:t xml:space="preserve"> </w:t>
      </w:r>
      <w:r w:rsidRPr="00B707BE">
        <w:rPr>
          <w:b/>
        </w:rPr>
        <w:t xml:space="preserve">message to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</w:p>
    <w:p w14:paraId="600499EF" w14:textId="6698D374" w:rsidR="00EC6EA5" w:rsidRDefault="00EC6EA5" w:rsidP="004F7E9F">
      <w:r>
        <w:rPr>
          <w:spacing w:val="2"/>
        </w:rPr>
        <w:t xml:space="preserve">However, also the addresses of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-DU need to be known by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-CU. The reason for such requirement is that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-CU needs to know whether a request to establish a secured tunnel comes from a legitimate source and in order to know this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-DU inner and outer addresses need to be known. </w:t>
      </w:r>
      <w:r w:rsidR="00E85E63">
        <w:rPr>
          <w:spacing w:val="2"/>
        </w:rPr>
        <w:t xml:space="preserve">As before, the “inner” IPSec address in use by the </w:t>
      </w:r>
      <w:proofErr w:type="spellStart"/>
      <w:r w:rsidR="00E85E63">
        <w:rPr>
          <w:spacing w:val="2"/>
        </w:rPr>
        <w:t>gNB</w:t>
      </w:r>
      <w:proofErr w:type="spellEnd"/>
      <w:r w:rsidR="00E85E63">
        <w:rPr>
          <w:spacing w:val="2"/>
        </w:rPr>
        <w:t xml:space="preserve">-DU is already signalled in the </w:t>
      </w:r>
      <w:r w:rsidR="00E85E63">
        <w:rPr>
          <w:i/>
        </w:rPr>
        <w:t>D</w:t>
      </w:r>
      <w:r w:rsidR="00E85E63" w:rsidRPr="004B4E21">
        <w:rPr>
          <w:i/>
        </w:rPr>
        <w:t>L UP TNL Information</w:t>
      </w:r>
      <w:r w:rsidR="00E85E63" w:rsidRPr="004B4E21">
        <w:t xml:space="preserve"> IE</w:t>
      </w:r>
      <w:r w:rsidR="00E85E63">
        <w:t xml:space="preserve"> and only the “outer” client IPSec address needs to be signalled. </w:t>
      </w:r>
      <w:proofErr w:type="gramStart"/>
      <w:r>
        <w:t>So</w:t>
      </w:r>
      <w:proofErr w:type="gramEnd"/>
      <w:r>
        <w:t xml:space="preserve"> to summarize, in order to allow the </w:t>
      </w:r>
      <w:proofErr w:type="spellStart"/>
      <w:r>
        <w:t>gNB</w:t>
      </w:r>
      <w:proofErr w:type="spellEnd"/>
      <w:r>
        <w:t xml:space="preserve">-CU to receive the IPSec addresses in use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should add its NGAP</w:t>
      </w:r>
      <w:r w:rsidR="00E85E63">
        <w:t>-</w:t>
      </w:r>
      <w:r>
        <w:t xml:space="preserve">defined </w:t>
      </w:r>
      <w:r w:rsidRPr="00E6630C">
        <w:rPr>
          <w:rFonts w:cs="Arial"/>
          <w:i/>
          <w:lang w:eastAsia="ja-JP"/>
        </w:rPr>
        <w:t>IP-Sec</w:t>
      </w:r>
      <w:r w:rsidRPr="00E6630C">
        <w:rPr>
          <w:rFonts w:cs="Arial"/>
          <w:lang w:eastAsia="ja-JP"/>
        </w:rPr>
        <w:t xml:space="preserve"> </w:t>
      </w:r>
      <w:r w:rsidRPr="00E6630C">
        <w:rPr>
          <w:rFonts w:cs="Arial"/>
          <w:i/>
          <w:lang w:eastAsia="ja-JP"/>
        </w:rPr>
        <w:t>Transport Layer Address</w:t>
      </w:r>
      <w:r w:rsidRPr="00E6630C">
        <w:rPr>
          <w:rFonts w:cs="Arial"/>
          <w:lang w:eastAsia="ja-JP"/>
        </w:rPr>
        <w:t xml:space="preserve"> IE</w:t>
      </w:r>
      <w:r>
        <w:rPr>
          <w:rFonts w:cs="Arial"/>
          <w:lang w:eastAsia="ja-JP"/>
        </w:rPr>
        <w:t xml:space="preserve"> </w:t>
      </w:r>
      <w:r>
        <w:t xml:space="preserve">over the F1: UE CONTEXT SETUP </w:t>
      </w:r>
      <w:proofErr w:type="spellStart"/>
      <w:r>
        <w:t>RESPONSEfor</w:t>
      </w:r>
      <w:proofErr w:type="spellEnd"/>
      <w:r>
        <w:t xml:space="preserve"> each DRB</w:t>
      </w:r>
    </w:p>
    <w:p w14:paraId="18D0E45A" w14:textId="2096E388" w:rsidR="00EC6EA5" w:rsidRDefault="00EC6EA5" w:rsidP="00EC6EA5">
      <w:pPr>
        <w:rPr>
          <w:b/>
        </w:rPr>
      </w:pPr>
      <w:r w:rsidRPr="00B707BE">
        <w:rPr>
          <w:b/>
        </w:rPr>
        <w:t xml:space="preserve">Proposal </w:t>
      </w:r>
      <w:r>
        <w:rPr>
          <w:b/>
        </w:rPr>
        <w:t>4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>F1: UE CONTEXT SETUP RE</w:t>
      </w:r>
      <w:r>
        <w:rPr>
          <w:b/>
        </w:rPr>
        <w:t>SPONSE</w:t>
      </w:r>
      <w:r w:rsidR="00293932">
        <w:rPr>
          <w:b/>
        </w:rPr>
        <w:t xml:space="preserve"> </w:t>
      </w:r>
      <w:r w:rsidRPr="00B707BE">
        <w:rPr>
          <w:b/>
        </w:rPr>
        <w:t xml:space="preserve">message to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CU</w:t>
      </w:r>
      <w:r w:rsidR="00E85E63">
        <w:rPr>
          <w:b/>
        </w:rPr>
        <w:t>-CP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</w:p>
    <w:p w14:paraId="6ADC19A6" w14:textId="77777777" w:rsidR="00EC6EA5" w:rsidRDefault="00EC6EA5" w:rsidP="004F7E9F"/>
    <w:p w14:paraId="3EF109D4" w14:textId="2A66AA4A" w:rsidR="00E418D9" w:rsidRDefault="00E17906" w:rsidP="004F7E9F">
      <w:pPr>
        <w:rPr>
          <w:b/>
        </w:rPr>
      </w:pPr>
      <w:r>
        <w:t xml:space="preserve">In order to make </w:t>
      </w:r>
      <w:r w:rsidR="008F10DE">
        <w:t>this possible, further additions</w:t>
      </w:r>
      <w:r w:rsidR="00D776BA">
        <w:t xml:space="preserve"> are needed in </w:t>
      </w:r>
      <w:r w:rsidR="00782FA4">
        <w:t xml:space="preserve">the signalling between </w:t>
      </w:r>
      <w:proofErr w:type="spellStart"/>
      <w:r w:rsidR="00782FA4">
        <w:t>gNB</w:t>
      </w:r>
      <w:proofErr w:type="spellEnd"/>
      <w:r w:rsidR="00782FA4">
        <w:t xml:space="preserve">-CU-CP and </w:t>
      </w:r>
      <w:proofErr w:type="spellStart"/>
      <w:r w:rsidR="00782FA4">
        <w:t>gNB</w:t>
      </w:r>
      <w:proofErr w:type="spellEnd"/>
      <w:r w:rsidR="00782FA4">
        <w:t>-CU-UP. T</w:t>
      </w:r>
      <w:r w:rsidR="006C5107">
        <w:t xml:space="preserve">he </w:t>
      </w:r>
      <w:proofErr w:type="spellStart"/>
      <w:r w:rsidR="006C5107">
        <w:t>gNB</w:t>
      </w:r>
      <w:proofErr w:type="spellEnd"/>
      <w:r w:rsidR="006C5107">
        <w:t xml:space="preserve">-CU-UP should </w:t>
      </w:r>
      <w:r w:rsidR="00782FA4">
        <w:t>p</w:t>
      </w:r>
      <w:r w:rsidR="00E418D9">
        <w:t xml:space="preserve">rovide to the </w:t>
      </w:r>
      <w:proofErr w:type="spellStart"/>
      <w:r w:rsidR="00E418D9">
        <w:t>gNB</w:t>
      </w:r>
      <w:proofErr w:type="spellEnd"/>
      <w:r w:rsidR="00E418D9">
        <w:t xml:space="preserve">-CU-CP </w:t>
      </w:r>
      <w:r w:rsidR="00D776BA">
        <w:t xml:space="preserve">the </w:t>
      </w:r>
      <w:proofErr w:type="gramStart"/>
      <w:r w:rsidR="008F10DE">
        <w:t>aforementioned IP</w:t>
      </w:r>
      <w:r w:rsidR="00E418D9">
        <w:t>Sec</w:t>
      </w:r>
      <w:proofErr w:type="gramEnd"/>
      <w:r w:rsidR="00E418D9">
        <w:t xml:space="preserve"> address, namely the NGAP defined </w:t>
      </w:r>
      <w:r w:rsidR="00E418D9" w:rsidRPr="00E418D9">
        <w:rPr>
          <w:rFonts w:cs="Arial"/>
          <w:i/>
          <w:lang w:eastAsia="ja-JP"/>
        </w:rPr>
        <w:t>IP-Sec</w:t>
      </w:r>
      <w:r w:rsidR="00E418D9" w:rsidRPr="00E418D9">
        <w:rPr>
          <w:rFonts w:cs="Arial"/>
          <w:lang w:eastAsia="ja-JP"/>
        </w:rPr>
        <w:t xml:space="preserve"> </w:t>
      </w:r>
      <w:r w:rsidR="00E418D9" w:rsidRPr="00E418D9">
        <w:rPr>
          <w:rFonts w:cs="Arial"/>
          <w:i/>
          <w:lang w:eastAsia="ja-JP"/>
        </w:rPr>
        <w:t>Transport Layer Address</w:t>
      </w:r>
      <w:r w:rsidR="00E418D9" w:rsidRPr="00E418D9">
        <w:rPr>
          <w:rFonts w:cs="Arial"/>
          <w:lang w:eastAsia="ja-JP"/>
        </w:rPr>
        <w:t xml:space="preserve"> IE</w:t>
      </w:r>
      <w:r w:rsidR="00C144C4">
        <w:rPr>
          <w:rFonts w:cs="Arial"/>
          <w:lang w:eastAsia="ja-JP"/>
        </w:rPr>
        <w:t>,</w:t>
      </w:r>
      <w:r w:rsidR="00E418D9" w:rsidRPr="00E418D9">
        <w:rPr>
          <w:rFonts w:cs="Arial"/>
          <w:lang w:eastAsia="ja-JP"/>
        </w:rPr>
        <w:t xml:space="preserve"> </w:t>
      </w:r>
      <w:r w:rsidR="00FC1121">
        <w:rPr>
          <w:rFonts w:cs="Arial"/>
          <w:lang w:eastAsia="ja-JP"/>
        </w:rPr>
        <w:t xml:space="preserve">and also the </w:t>
      </w:r>
      <w:proofErr w:type="spellStart"/>
      <w:r w:rsidR="00FC1121">
        <w:t>gNB</w:t>
      </w:r>
      <w:proofErr w:type="spellEnd"/>
      <w:r w:rsidR="00FC1121">
        <w:t xml:space="preserve">-CU-CP will provide the </w:t>
      </w:r>
      <w:proofErr w:type="spellStart"/>
      <w:r w:rsidR="00FC1121">
        <w:t>gNB</w:t>
      </w:r>
      <w:proofErr w:type="spellEnd"/>
      <w:r w:rsidR="00FC1121">
        <w:t xml:space="preserve">-DU IPSec address received over F1, </w:t>
      </w:r>
      <w:r w:rsidR="00E418D9">
        <w:t xml:space="preserve">over the </w:t>
      </w:r>
      <w:bookmarkStart w:id="1" w:name="_Hlk16724475"/>
      <w:r w:rsidR="00FC1121" w:rsidRPr="00E05B81">
        <w:t>E1</w:t>
      </w:r>
      <w:r w:rsidR="00FC1121">
        <w:t>:</w:t>
      </w:r>
      <w:r w:rsidR="00FC1121" w:rsidRPr="00E05B81">
        <w:t xml:space="preserve"> </w:t>
      </w:r>
      <w:r w:rsidR="00FC1121">
        <w:t>BEARER SETUP REQUEST</w:t>
      </w:r>
      <w:r w:rsidR="002A04ED">
        <w:t xml:space="preserve"> and</w:t>
      </w:r>
      <w:r w:rsidR="00FC1121">
        <w:t xml:space="preserve"> </w:t>
      </w:r>
      <w:bookmarkEnd w:id="1"/>
      <w:r w:rsidR="00E418D9" w:rsidRPr="00E05B81">
        <w:t>E1</w:t>
      </w:r>
      <w:r w:rsidR="00E418D9">
        <w:t>:</w:t>
      </w:r>
      <w:r w:rsidR="00E418D9" w:rsidRPr="00E05B81">
        <w:t xml:space="preserve"> </w:t>
      </w:r>
      <w:r w:rsidR="00E418D9">
        <w:t>BEARER SETUP RE</w:t>
      </w:r>
      <w:r w:rsidR="00D776BA">
        <w:t>SPONSE</w:t>
      </w:r>
      <w:r w:rsidR="00E418D9">
        <w:t>.</w:t>
      </w:r>
    </w:p>
    <w:p w14:paraId="50C1C4AA" w14:textId="3C49B0B2" w:rsidR="00B707BE" w:rsidRDefault="006C5107" w:rsidP="00B707BE">
      <w:pPr>
        <w:rPr>
          <w:b/>
        </w:rPr>
      </w:pPr>
      <w:r w:rsidRPr="00B707BE">
        <w:rPr>
          <w:b/>
        </w:rPr>
        <w:t xml:space="preserve">Proposal </w:t>
      </w:r>
      <w:r w:rsidR="00F25326">
        <w:rPr>
          <w:b/>
        </w:rPr>
        <w:t>5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</w:t>
      </w:r>
      <w:r w:rsidRPr="00492D98">
        <w:rPr>
          <w:b/>
        </w:rPr>
        <w:t>NB</w:t>
      </w:r>
      <w:proofErr w:type="spellEnd"/>
      <w:r w:rsidRPr="00492D98">
        <w:rPr>
          <w:b/>
        </w:rPr>
        <w:t xml:space="preserve">-CU-UP signals </w:t>
      </w:r>
      <w:r w:rsidR="00FC1121" w:rsidRPr="004B4E21">
        <w:rPr>
          <w:b/>
        </w:rPr>
        <w:t xml:space="preserve">the </w:t>
      </w:r>
      <w:r w:rsidR="00FC1121" w:rsidRPr="004C0320">
        <w:rPr>
          <w:b/>
        </w:rPr>
        <w:t xml:space="preserve">NGAP defined </w:t>
      </w:r>
      <w:r w:rsidR="00FC1121" w:rsidRPr="004B4E21">
        <w:rPr>
          <w:rFonts w:cs="Arial"/>
          <w:b/>
          <w:i/>
          <w:lang w:eastAsia="ja-JP"/>
        </w:rPr>
        <w:t>IP-Sec</w:t>
      </w:r>
      <w:r w:rsidR="00FC1121" w:rsidRPr="004B4E21">
        <w:rPr>
          <w:rFonts w:cs="Arial"/>
          <w:b/>
          <w:lang w:eastAsia="ja-JP"/>
        </w:rPr>
        <w:t xml:space="preserve"> </w:t>
      </w:r>
      <w:r w:rsidR="00FC1121" w:rsidRPr="004B4E21">
        <w:rPr>
          <w:rFonts w:cs="Arial"/>
          <w:b/>
          <w:i/>
          <w:lang w:eastAsia="ja-JP"/>
        </w:rPr>
        <w:t>Transport Layer Address</w:t>
      </w:r>
      <w:r w:rsidR="00FC1121">
        <w:rPr>
          <w:rFonts w:cs="Arial"/>
          <w:b/>
          <w:i/>
          <w:lang w:eastAsia="ja-JP"/>
        </w:rPr>
        <w:t xml:space="preserve"> </w:t>
      </w:r>
      <w:r w:rsidR="00FC1121" w:rsidRPr="004C0320">
        <w:rPr>
          <w:rFonts w:cs="Arial"/>
          <w:b/>
          <w:lang w:eastAsia="ja-JP"/>
        </w:rPr>
        <w:t>IE</w:t>
      </w:r>
      <w:r w:rsidR="00FC1121" w:rsidRPr="004B4E21">
        <w:rPr>
          <w:rFonts w:cs="Arial"/>
          <w:b/>
          <w:lang w:eastAsia="ja-JP"/>
        </w:rPr>
        <w:t xml:space="preserve"> </w:t>
      </w:r>
      <w:r w:rsidR="00FC1121" w:rsidRPr="004B4E21">
        <w:rPr>
          <w:b/>
        </w:rPr>
        <w:t>address</w:t>
      </w:r>
      <w:r w:rsidR="00FC1121" w:rsidRPr="00B707BE">
        <w:rPr>
          <w:b/>
        </w:rPr>
        <w:t xml:space="preserve"> to be used for securing DRB traffic</w:t>
      </w:r>
      <w:r w:rsidR="00FC1121" w:rsidRPr="00492D98">
        <w:rPr>
          <w:b/>
        </w:rPr>
        <w:t xml:space="preserve"> </w:t>
      </w:r>
      <w:r w:rsidR="00FC1121" w:rsidRPr="00B707BE">
        <w:rPr>
          <w:b/>
        </w:rPr>
        <w:t xml:space="preserve">to </w:t>
      </w:r>
      <w:proofErr w:type="spellStart"/>
      <w:r w:rsidR="00FC1121" w:rsidRPr="00B707BE">
        <w:rPr>
          <w:b/>
        </w:rPr>
        <w:t>gNB</w:t>
      </w:r>
      <w:proofErr w:type="spellEnd"/>
      <w:r w:rsidR="00FC1121" w:rsidRPr="00B707BE">
        <w:rPr>
          <w:b/>
        </w:rPr>
        <w:t xml:space="preserve">-CU-CP </w:t>
      </w:r>
      <w:proofErr w:type="gramStart"/>
      <w:r w:rsidR="00FC1121">
        <w:rPr>
          <w:b/>
        </w:rPr>
        <w:t>and also</w:t>
      </w:r>
      <w:proofErr w:type="gramEnd"/>
      <w:r w:rsidR="00FC1121">
        <w:rPr>
          <w:b/>
        </w:rPr>
        <w:t xml:space="preserve"> receives from </w:t>
      </w:r>
      <w:proofErr w:type="spellStart"/>
      <w:r w:rsidR="00FC1121" w:rsidRPr="00B707BE">
        <w:rPr>
          <w:b/>
        </w:rPr>
        <w:t>gNB</w:t>
      </w:r>
      <w:proofErr w:type="spellEnd"/>
      <w:r w:rsidR="00FC1121" w:rsidRPr="00B707BE">
        <w:rPr>
          <w:b/>
        </w:rPr>
        <w:t xml:space="preserve">-CU-CP </w:t>
      </w:r>
      <w:r w:rsidR="00FC1121" w:rsidRPr="00FC1121">
        <w:rPr>
          <w:b/>
          <w:bCs/>
        </w:rPr>
        <w:t xml:space="preserve">the </w:t>
      </w:r>
      <w:proofErr w:type="spellStart"/>
      <w:r w:rsidR="00FC1121" w:rsidRPr="00FC1121">
        <w:rPr>
          <w:b/>
          <w:bCs/>
        </w:rPr>
        <w:t>gNB</w:t>
      </w:r>
      <w:proofErr w:type="spellEnd"/>
      <w:r w:rsidR="00FC1121" w:rsidRPr="00FC1121">
        <w:rPr>
          <w:b/>
          <w:bCs/>
        </w:rPr>
        <w:t>-DU IPSec address</w:t>
      </w:r>
      <w:r w:rsidR="00FC1121">
        <w:t xml:space="preserve"> </w:t>
      </w:r>
      <w:r w:rsidR="00B707BE" w:rsidRPr="00492D98">
        <w:rPr>
          <w:b/>
        </w:rPr>
        <w:t>over the</w:t>
      </w:r>
      <w:r w:rsidR="00E418D9" w:rsidRPr="004C0320">
        <w:rPr>
          <w:b/>
        </w:rPr>
        <w:t xml:space="preserve"> </w:t>
      </w:r>
      <w:r w:rsidR="00F25326" w:rsidRPr="00F25326">
        <w:rPr>
          <w:b/>
        </w:rPr>
        <w:t xml:space="preserve">E1: BEARER </w:t>
      </w:r>
      <w:r w:rsidR="00293932">
        <w:rPr>
          <w:b/>
        </w:rPr>
        <w:t xml:space="preserve">CONTEXT </w:t>
      </w:r>
      <w:r w:rsidR="00F25326" w:rsidRPr="00F25326">
        <w:rPr>
          <w:b/>
        </w:rPr>
        <w:t>SETUP REQUEST</w:t>
      </w:r>
      <w:r w:rsidR="002A04ED">
        <w:rPr>
          <w:b/>
        </w:rPr>
        <w:t xml:space="preserve"> and</w:t>
      </w:r>
      <w:r w:rsidR="00F25326" w:rsidRPr="00F25326">
        <w:rPr>
          <w:b/>
        </w:rPr>
        <w:t xml:space="preserve"> </w:t>
      </w:r>
      <w:r w:rsidR="00E418D9" w:rsidRPr="004C0320">
        <w:rPr>
          <w:b/>
        </w:rPr>
        <w:t xml:space="preserve">E1: BEARER </w:t>
      </w:r>
      <w:r w:rsidR="00F05E01">
        <w:rPr>
          <w:b/>
        </w:rPr>
        <w:t xml:space="preserve">CONTEXT </w:t>
      </w:r>
      <w:r w:rsidR="00E418D9" w:rsidRPr="004C0320">
        <w:rPr>
          <w:b/>
        </w:rPr>
        <w:t>SETUP RE</w:t>
      </w:r>
      <w:r w:rsidR="00D776BA">
        <w:rPr>
          <w:b/>
        </w:rPr>
        <w:t>SPONSE</w:t>
      </w:r>
      <w:r w:rsidR="00293932">
        <w:rPr>
          <w:b/>
        </w:rPr>
        <w:t xml:space="preserve"> </w:t>
      </w:r>
      <w:r w:rsidR="00B707BE" w:rsidRPr="00B707BE">
        <w:rPr>
          <w:b/>
        </w:rPr>
        <w:t>messages</w:t>
      </w:r>
      <w:r w:rsidR="008F10DE">
        <w:rPr>
          <w:b/>
        </w:rPr>
        <w:t>.</w:t>
      </w:r>
    </w:p>
    <w:p w14:paraId="1E4835DC" w14:textId="67D65814" w:rsidR="00C52227" w:rsidRDefault="00D776BA" w:rsidP="00C52227">
      <w:r>
        <w:t>In a similar manner we can argue about the case of the a priori IPSec establishment</w:t>
      </w:r>
      <w:r w:rsidR="00C52227">
        <w:t xml:space="preserve"> </w:t>
      </w:r>
      <w:r w:rsidR="009567AD">
        <w:t xml:space="preserve">and </w:t>
      </w:r>
      <w:r w:rsidR="00C52227">
        <w:t xml:space="preserve">we reach the following conclusions. In order to allow the </w:t>
      </w:r>
      <w:proofErr w:type="spellStart"/>
      <w:r w:rsidR="00C52227">
        <w:t>gNB</w:t>
      </w:r>
      <w:proofErr w:type="spellEnd"/>
      <w:r w:rsidR="00C52227">
        <w:t xml:space="preserve">-DU to receive the IPSec addresses in use by the </w:t>
      </w:r>
      <w:proofErr w:type="spellStart"/>
      <w:r w:rsidR="00C52227">
        <w:t>gNB</w:t>
      </w:r>
      <w:proofErr w:type="spellEnd"/>
      <w:r w:rsidR="00C52227">
        <w:t xml:space="preserve">-CU-UP(s), the </w:t>
      </w:r>
      <w:proofErr w:type="spellStart"/>
      <w:r w:rsidR="00C52227">
        <w:t>gNB</w:t>
      </w:r>
      <w:proofErr w:type="spellEnd"/>
      <w:r w:rsidR="00C52227">
        <w:t xml:space="preserve">-CU-CP should signal the NGAP defined </w:t>
      </w:r>
      <w:r w:rsidR="00C52227" w:rsidRPr="00E418D9">
        <w:rPr>
          <w:rFonts w:cs="Arial"/>
          <w:i/>
          <w:lang w:eastAsia="ja-JP"/>
        </w:rPr>
        <w:t>IP-Sec</w:t>
      </w:r>
      <w:r w:rsidR="00C52227" w:rsidRPr="00E418D9">
        <w:rPr>
          <w:rFonts w:cs="Arial"/>
          <w:lang w:eastAsia="ja-JP"/>
        </w:rPr>
        <w:t xml:space="preserve"> </w:t>
      </w:r>
      <w:r w:rsidR="00C52227" w:rsidRPr="00E418D9">
        <w:rPr>
          <w:rFonts w:cs="Arial"/>
          <w:i/>
          <w:lang w:eastAsia="ja-JP"/>
        </w:rPr>
        <w:t>Transport Layer Address</w:t>
      </w:r>
      <w:r w:rsidR="00C52227" w:rsidRPr="00E418D9">
        <w:rPr>
          <w:rFonts w:cs="Arial"/>
          <w:lang w:eastAsia="ja-JP"/>
        </w:rPr>
        <w:t xml:space="preserve"> IE</w:t>
      </w:r>
      <w:r w:rsidR="00C52227">
        <w:rPr>
          <w:rFonts w:cs="Arial"/>
          <w:lang w:eastAsia="ja-JP"/>
        </w:rPr>
        <w:t>,</w:t>
      </w:r>
      <w:r w:rsidR="00C52227">
        <w:t xml:space="preserve"> of CU-UPs over the F1 SETUP RESPONSE and </w:t>
      </w:r>
      <w:proofErr w:type="spellStart"/>
      <w:r w:rsidR="00C52227">
        <w:t>gNB</w:t>
      </w:r>
      <w:proofErr w:type="spellEnd"/>
      <w:r w:rsidR="00C52227">
        <w:t>-CU CONFIGURATION UPDATE.</w:t>
      </w:r>
    </w:p>
    <w:p w14:paraId="292F2141" w14:textId="0940F549" w:rsidR="00C52227" w:rsidRDefault="00C52227" w:rsidP="008F10DE">
      <w:pPr>
        <w:rPr>
          <w:b/>
        </w:rPr>
      </w:pPr>
      <w:r w:rsidRPr="00B707BE">
        <w:rPr>
          <w:b/>
        </w:rPr>
        <w:t xml:space="preserve">Proposal </w:t>
      </w:r>
      <w:r w:rsidR="00F25326">
        <w:rPr>
          <w:b/>
        </w:rPr>
        <w:t>6</w:t>
      </w:r>
      <w:r w:rsidRPr="00B707BE">
        <w:rPr>
          <w:b/>
        </w:rPr>
        <w:t xml:space="preserve">: </w:t>
      </w:r>
      <w:bookmarkStart w:id="2" w:name="_Hlk16724841"/>
      <w:r w:rsidRPr="00B707BE">
        <w:rPr>
          <w:b/>
        </w:rPr>
        <w:t xml:space="preserve">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-CU-</w:t>
      </w:r>
      <w:r>
        <w:rPr>
          <w:b/>
        </w:rPr>
        <w:t>C</w:t>
      </w:r>
      <w:r w:rsidRPr="00B707BE">
        <w:rPr>
          <w:b/>
        </w:rPr>
        <w:t>P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>F1:</w:t>
      </w:r>
      <w:r>
        <w:rPr>
          <w:b/>
        </w:rPr>
        <w:t xml:space="preserve"> </w:t>
      </w:r>
      <w:r>
        <w:rPr>
          <w:rFonts w:eastAsia="SimSun"/>
          <w:b/>
        </w:rPr>
        <w:t xml:space="preserve"> F1 SETUP RESPONSE</w:t>
      </w:r>
      <w:r w:rsidRPr="00B707BE">
        <w:rPr>
          <w:rFonts w:eastAsia="SimSun" w:hint="eastAsia"/>
          <w:b/>
        </w:rPr>
        <w:t xml:space="preserve"> </w:t>
      </w:r>
      <w:r w:rsidRPr="00B707BE">
        <w:rPr>
          <w:b/>
        </w:rPr>
        <w:t xml:space="preserve">and </w:t>
      </w:r>
      <w:r>
        <w:rPr>
          <w:b/>
        </w:rPr>
        <w:t xml:space="preserve">F1: </w:t>
      </w:r>
      <w:r w:rsidRPr="00B707BE">
        <w:rPr>
          <w:b/>
        </w:rPr>
        <w:t xml:space="preserve">GNB-CU CONFIGURATION UPDATE messages to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  <w:bookmarkEnd w:id="2"/>
    </w:p>
    <w:p w14:paraId="7F9E171F" w14:textId="48F5187D" w:rsidR="00F25326" w:rsidRDefault="00F25326" w:rsidP="00F25326">
      <w:r>
        <w:rPr>
          <w:spacing w:val="2"/>
        </w:rPr>
        <w:t xml:space="preserve">In </w:t>
      </w:r>
      <w:proofErr w:type="gramStart"/>
      <w:r>
        <w:rPr>
          <w:spacing w:val="2"/>
        </w:rPr>
        <w:t>addition</w:t>
      </w:r>
      <w:proofErr w:type="gramEnd"/>
      <w:r>
        <w:rPr>
          <w:spacing w:val="2"/>
        </w:rPr>
        <w:t xml:space="preserve"> as before in order that also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-CU-CP knows the addresses of the </w:t>
      </w:r>
      <w:proofErr w:type="spellStart"/>
      <w:r>
        <w:rPr>
          <w:spacing w:val="2"/>
        </w:rPr>
        <w:t>gNB</w:t>
      </w:r>
      <w:proofErr w:type="spellEnd"/>
      <w:r>
        <w:rPr>
          <w:spacing w:val="2"/>
        </w:rPr>
        <w:t xml:space="preserve">-DU </w:t>
      </w:r>
      <w:r>
        <w:t xml:space="preserve">the </w:t>
      </w:r>
      <w:proofErr w:type="spellStart"/>
      <w:r>
        <w:t>gNB</w:t>
      </w:r>
      <w:proofErr w:type="spellEnd"/>
      <w:r>
        <w:t xml:space="preserve">-DU should add its NGAP defined </w:t>
      </w:r>
      <w:r w:rsidRPr="00E6630C">
        <w:rPr>
          <w:rFonts w:cs="Arial"/>
          <w:i/>
          <w:lang w:eastAsia="ja-JP"/>
        </w:rPr>
        <w:t>IP-Sec</w:t>
      </w:r>
      <w:r w:rsidRPr="00E6630C">
        <w:rPr>
          <w:rFonts w:cs="Arial"/>
          <w:lang w:eastAsia="ja-JP"/>
        </w:rPr>
        <w:t xml:space="preserve"> </w:t>
      </w:r>
      <w:r w:rsidRPr="00E6630C">
        <w:rPr>
          <w:rFonts w:cs="Arial"/>
          <w:i/>
          <w:lang w:eastAsia="ja-JP"/>
        </w:rPr>
        <w:t>Transport Layer Address</w:t>
      </w:r>
      <w:r w:rsidRPr="00E6630C">
        <w:rPr>
          <w:rFonts w:cs="Arial"/>
          <w:lang w:eastAsia="ja-JP"/>
        </w:rPr>
        <w:t xml:space="preserve"> IE</w:t>
      </w:r>
      <w:r>
        <w:rPr>
          <w:rFonts w:cs="Arial"/>
          <w:lang w:eastAsia="ja-JP"/>
        </w:rPr>
        <w:t xml:space="preserve"> </w:t>
      </w:r>
      <w:r>
        <w:t xml:space="preserve">over the </w:t>
      </w:r>
      <w:r w:rsidRPr="00F25326">
        <w:t xml:space="preserve">F1: </w:t>
      </w:r>
      <w:bookmarkStart w:id="3" w:name="_Hlk16724964"/>
      <w:r w:rsidRPr="00F25326">
        <w:t xml:space="preserve"> F1 SETUP RE</w:t>
      </w:r>
      <w:r>
        <w:t>QUEST</w:t>
      </w:r>
      <w:r w:rsidRPr="00F25326">
        <w:t xml:space="preserve"> and F1: GNB-</w:t>
      </w:r>
      <w:r>
        <w:t>D</w:t>
      </w:r>
      <w:r w:rsidRPr="00F25326">
        <w:t xml:space="preserve">U CONFIGURATION UPDATE messages to </w:t>
      </w:r>
      <w:proofErr w:type="spellStart"/>
      <w:r w:rsidRPr="00F25326">
        <w:t>gNB</w:t>
      </w:r>
      <w:proofErr w:type="spellEnd"/>
      <w:r w:rsidRPr="00F25326">
        <w:t>-</w:t>
      </w:r>
      <w:r>
        <w:t>C</w:t>
      </w:r>
      <w:r w:rsidRPr="00F25326">
        <w:t>U</w:t>
      </w:r>
      <w:r>
        <w:t>-CP</w:t>
      </w:r>
      <w:r w:rsidRPr="00F25326">
        <w:t xml:space="preserve"> </w:t>
      </w:r>
      <w:r>
        <w:t>for each DRB</w:t>
      </w:r>
      <w:bookmarkEnd w:id="3"/>
    </w:p>
    <w:p w14:paraId="6EE9EAE2" w14:textId="73B95B30" w:rsidR="00F25326" w:rsidRDefault="00F25326" w:rsidP="00F25326">
      <w:pPr>
        <w:rPr>
          <w:b/>
        </w:rPr>
      </w:pPr>
      <w:r w:rsidRPr="00B707BE">
        <w:rPr>
          <w:b/>
        </w:rPr>
        <w:t xml:space="preserve">Proposal </w:t>
      </w:r>
      <w:r>
        <w:rPr>
          <w:b/>
        </w:rPr>
        <w:t>7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gNB</w:t>
      </w:r>
      <w:proofErr w:type="spellEnd"/>
      <w:r w:rsidRPr="00B707BE">
        <w:rPr>
          <w:b/>
        </w:rPr>
        <w:t>-</w:t>
      </w:r>
      <w:r>
        <w:rPr>
          <w:b/>
        </w:rPr>
        <w:t>DU</w:t>
      </w:r>
      <w:r w:rsidRPr="00B707BE">
        <w:rPr>
          <w:b/>
        </w:rPr>
        <w:t xml:space="preserve"> signals</w:t>
      </w:r>
      <w:r>
        <w:rPr>
          <w:b/>
        </w:rPr>
        <w:t xml:space="preserve"> </w:t>
      </w:r>
      <w:r w:rsidRPr="00B707BE">
        <w:rPr>
          <w:b/>
        </w:rPr>
        <w:t xml:space="preserve">over the </w:t>
      </w:r>
      <w:r w:rsidRPr="004C0320">
        <w:rPr>
          <w:b/>
        </w:rPr>
        <w:t xml:space="preserve">F1: </w:t>
      </w:r>
      <w:r w:rsidRPr="00F25326">
        <w:rPr>
          <w:b/>
        </w:rPr>
        <w:t xml:space="preserve">F1 SETUP REQUEST and F1: GNB-DU CONFIGURATION UPDATE messages to </w:t>
      </w:r>
      <w:proofErr w:type="spellStart"/>
      <w:r w:rsidRPr="00F25326">
        <w:rPr>
          <w:b/>
        </w:rPr>
        <w:t>gNB</w:t>
      </w:r>
      <w:proofErr w:type="spellEnd"/>
      <w:r w:rsidRPr="00F25326">
        <w:rPr>
          <w:b/>
        </w:rPr>
        <w:t>-CU-CP</w:t>
      </w:r>
      <w:r w:rsidRPr="00B707BE">
        <w:rPr>
          <w:b/>
        </w:rPr>
        <w:t xml:space="preserve"> </w:t>
      </w:r>
      <w:r w:rsidRPr="004B4E21">
        <w:rPr>
          <w:b/>
        </w:rPr>
        <w:t xml:space="preserve">the </w:t>
      </w:r>
      <w:r w:rsidRPr="004C0320">
        <w:rPr>
          <w:b/>
        </w:rPr>
        <w:t xml:space="preserve">NGAP defined </w:t>
      </w:r>
      <w:r w:rsidRPr="004B4E21">
        <w:rPr>
          <w:rFonts w:cs="Arial"/>
          <w:b/>
          <w:i/>
          <w:lang w:eastAsia="ja-JP"/>
        </w:rPr>
        <w:t>IP-Sec</w:t>
      </w:r>
      <w:r w:rsidRPr="004B4E21">
        <w:rPr>
          <w:rFonts w:cs="Arial"/>
          <w:b/>
          <w:lang w:eastAsia="ja-JP"/>
        </w:rPr>
        <w:t xml:space="preserve"> </w:t>
      </w:r>
      <w:r w:rsidRPr="004B4E21">
        <w:rPr>
          <w:rFonts w:cs="Arial"/>
          <w:b/>
          <w:i/>
          <w:lang w:eastAsia="ja-JP"/>
        </w:rPr>
        <w:t>Transport Layer Address</w:t>
      </w:r>
      <w:r w:rsidRPr="004B4E21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 xml:space="preserve">IE </w:t>
      </w:r>
      <w:r w:rsidRPr="00B707BE">
        <w:rPr>
          <w:b/>
        </w:rPr>
        <w:t xml:space="preserve">address to be used for securing DRB traffic </w:t>
      </w:r>
    </w:p>
    <w:p w14:paraId="6F9343D4" w14:textId="77777777" w:rsidR="00F25326" w:rsidRDefault="00F25326" w:rsidP="008F10DE"/>
    <w:p w14:paraId="45F2BBCD" w14:textId="72014BBC" w:rsidR="00C52227" w:rsidRDefault="00C52227" w:rsidP="00C52227">
      <w:pPr>
        <w:spacing w:after="0"/>
      </w:pPr>
      <w:r>
        <w:t>Again</w:t>
      </w:r>
      <w:r w:rsidR="00E908CF">
        <w:t>,</w:t>
      </w:r>
      <w:r>
        <w:t xml:space="preserve"> additions are necessary over E1 procedures also in order to achieve this. The </w:t>
      </w:r>
      <w:proofErr w:type="spellStart"/>
      <w:r>
        <w:t>gNB</w:t>
      </w:r>
      <w:proofErr w:type="spellEnd"/>
      <w:r>
        <w:t xml:space="preserve">-CU-UP should provide to the </w:t>
      </w:r>
      <w:proofErr w:type="spellStart"/>
      <w:r>
        <w:t>gNB</w:t>
      </w:r>
      <w:proofErr w:type="spellEnd"/>
      <w:r>
        <w:t xml:space="preserve">-CU-CP its IP Sec address, namely the  NGAP defined </w:t>
      </w:r>
      <w:r w:rsidRPr="00E418D9">
        <w:rPr>
          <w:rFonts w:cs="Arial"/>
          <w:i/>
          <w:lang w:eastAsia="ja-JP"/>
        </w:rPr>
        <w:t>IP-Sec</w:t>
      </w:r>
      <w:r w:rsidRPr="00E418D9">
        <w:rPr>
          <w:rFonts w:cs="Arial"/>
          <w:lang w:eastAsia="ja-JP"/>
        </w:rPr>
        <w:t xml:space="preserve"> </w:t>
      </w:r>
      <w:r w:rsidRPr="00E418D9">
        <w:rPr>
          <w:rFonts w:cs="Arial"/>
          <w:i/>
          <w:lang w:eastAsia="ja-JP"/>
        </w:rPr>
        <w:t>Transport Layer Address</w:t>
      </w:r>
      <w:r w:rsidRPr="00E418D9">
        <w:rPr>
          <w:rFonts w:cs="Arial"/>
          <w:lang w:eastAsia="ja-JP"/>
        </w:rPr>
        <w:t xml:space="preserve"> IE</w:t>
      </w:r>
      <w:r w:rsidR="00C20342">
        <w:rPr>
          <w:rFonts w:cs="Arial"/>
          <w:lang w:eastAsia="ja-JP"/>
        </w:rPr>
        <w:t xml:space="preserve"> and also the </w:t>
      </w:r>
      <w:proofErr w:type="spellStart"/>
      <w:r w:rsidR="00C20342">
        <w:t>gNB</w:t>
      </w:r>
      <w:proofErr w:type="spellEnd"/>
      <w:r w:rsidR="00C20342">
        <w:t xml:space="preserve">-CU-CP will provide the </w:t>
      </w:r>
      <w:proofErr w:type="spellStart"/>
      <w:r w:rsidR="00C20342">
        <w:t>gNB</w:t>
      </w:r>
      <w:proofErr w:type="spellEnd"/>
      <w:r w:rsidR="00C20342">
        <w:t>-DU IPSec address received over F1,</w:t>
      </w:r>
      <w:r w:rsidR="002A04ED">
        <w:t xml:space="preserve"> </w:t>
      </w:r>
      <w:r>
        <w:t xml:space="preserve">over the </w:t>
      </w:r>
      <w:r w:rsidRPr="00E05B81">
        <w:t>GNB-CU-UP E1 SETUP</w:t>
      </w:r>
      <w:r w:rsidRPr="00E05B81">
        <w:rPr>
          <w:rFonts w:hint="eastAsia"/>
        </w:rPr>
        <w:t xml:space="preserve"> REQUEST</w:t>
      </w:r>
      <w:r w:rsidRPr="00E05B81">
        <w:t xml:space="preserve">, </w:t>
      </w:r>
      <w:bookmarkStart w:id="4" w:name="_Hlk16725389"/>
      <w:r w:rsidR="00C20342" w:rsidRPr="00E05B81">
        <w:t>GNB-CU-UP E1 SETUP</w:t>
      </w:r>
      <w:r w:rsidR="00C20342" w:rsidRPr="00E05B81">
        <w:rPr>
          <w:rFonts w:hint="eastAsia"/>
        </w:rPr>
        <w:t xml:space="preserve"> RE</w:t>
      </w:r>
      <w:r w:rsidR="00C20342">
        <w:t>SPONSE,</w:t>
      </w:r>
      <w:r w:rsidR="00C20342" w:rsidRPr="00E05B81">
        <w:t xml:space="preserve"> GNB-CU-CP E1 SETUP RE</w:t>
      </w:r>
      <w:r w:rsidR="00C20342">
        <w:t xml:space="preserve">QUEST, </w:t>
      </w:r>
      <w:r w:rsidRPr="00E05B81">
        <w:t>GNB</w:t>
      </w:r>
      <w:bookmarkEnd w:id="4"/>
      <w:r w:rsidRPr="00E05B81">
        <w:t>-CU-CP E1 SETUP RESPONSE</w:t>
      </w:r>
      <w:r w:rsidR="00C20342">
        <w:t xml:space="preserve">, </w:t>
      </w:r>
      <w:bookmarkStart w:id="5" w:name="_Hlk16725435"/>
      <w:r w:rsidR="00C20342" w:rsidRPr="00A2024C">
        <w:t>GNB-CU-</w:t>
      </w:r>
      <w:r w:rsidR="00C20342">
        <w:t>C</w:t>
      </w:r>
      <w:r w:rsidR="00C20342" w:rsidRPr="00A2024C">
        <w:t>P CONFIGURATION UPDATE</w:t>
      </w:r>
      <w:r w:rsidRPr="00E05B81">
        <w:rPr>
          <w:rFonts w:hint="eastAsia"/>
        </w:rPr>
        <w:t xml:space="preserve"> </w:t>
      </w:r>
      <w:bookmarkEnd w:id="5"/>
      <w:r>
        <w:t xml:space="preserve">and </w:t>
      </w:r>
      <w:r w:rsidRPr="00A2024C">
        <w:t>GNB-CU-UP CONFIGURATION UPDATE</w:t>
      </w:r>
      <w:r w:rsidR="00C20342">
        <w:t xml:space="preserve"> messages</w:t>
      </w:r>
      <w:r>
        <w:t>.</w:t>
      </w:r>
    </w:p>
    <w:p w14:paraId="21F87543" w14:textId="53B73CDE" w:rsidR="00E908CF" w:rsidRDefault="00E908CF" w:rsidP="00C52227">
      <w:pPr>
        <w:spacing w:after="0"/>
      </w:pPr>
    </w:p>
    <w:p w14:paraId="0F30CC1A" w14:textId="7DB95A5C" w:rsidR="00D776BA" w:rsidRDefault="00E908CF" w:rsidP="004F7E9F">
      <w:r w:rsidRPr="00B707BE">
        <w:rPr>
          <w:b/>
        </w:rPr>
        <w:t xml:space="preserve">Proposal </w:t>
      </w:r>
      <w:r w:rsidR="00CF78C0">
        <w:rPr>
          <w:b/>
        </w:rPr>
        <w:t>8</w:t>
      </w:r>
      <w:r w:rsidRPr="00B707BE">
        <w:rPr>
          <w:b/>
        </w:rPr>
        <w:t xml:space="preserve">: it is proposed that the </w:t>
      </w:r>
      <w:proofErr w:type="spellStart"/>
      <w:r w:rsidRPr="00B707BE">
        <w:rPr>
          <w:b/>
        </w:rPr>
        <w:t>g</w:t>
      </w:r>
      <w:r w:rsidRPr="00492D98">
        <w:rPr>
          <w:b/>
        </w:rPr>
        <w:t>NB</w:t>
      </w:r>
      <w:proofErr w:type="spellEnd"/>
      <w:r w:rsidRPr="00492D98">
        <w:rPr>
          <w:b/>
        </w:rPr>
        <w:t xml:space="preserve">-CU-UP signals </w:t>
      </w:r>
      <w:r w:rsidR="00C20342" w:rsidRPr="004B4E21">
        <w:rPr>
          <w:b/>
        </w:rPr>
        <w:t xml:space="preserve">the </w:t>
      </w:r>
      <w:r w:rsidR="00C20342" w:rsidRPr="004C0320">
        <w:rPr>
          <w:b/>
        </w:rPr>
        <w:t xml:space="preserve">NGAP defined </w:t>
      </w:r>
      <w:r w:rsidR="00C20342" w:rsidRPr="004B4E21">
        <w:rPr>
          <w:rFonts w:cs="Arial"/>
          <w:b/>
          <w:i/>
          <w:lang w:eastAsia="ja-JP"/>
        </w:rPr>
        <w:t>IP-Sec</w:t>
      </w:r>
      <w:r w:rsidR="00C20342" w:rsidRPr="004B4E21">
        <w:rPr>
          <w:rFonts w:cs="Arial"/>
          <w:b/>
          <w:lang w:eastAsia="ja-JP"/>
        </w:rPr>
        <w:t xml:space="preserve"> </w:t>
      </w:r>
      <w:r w:rsidR="00C20342" w:rsidRPr="004B4E21">
        <w:rPr>
          <w:rFonts w:cs="Arial"/>
          <w:b/>
          <w:i/>
          <w:lang w:eastAsia="ja-JP"/>
        </w:rPr>
        <w:t>Transport Layer Address</w:t>
      </w:r>
      <w:r w:rsidR="00C20342">
        <w:rPr>
          <w:rFonts w:cs="Arial"/>
          <w:b/>
          <w:i/>
          <w:lang w:eastAsia="ja-JP"/>
        </w:rPr>
        <w:t xml:space="preserve"> </w:t>
      </w:r>
      <w:r w:rsidR="00C20342" w:rsidRPr="004C0320">
        <w:rPr>
          <w:rFonts w:cs="Arial"/>
          <w:b/>
          <w:lang w:eastAsia="ja-JP"/>
        </w:rPr>
        <w:t>IE</w:t>
      </w:r>
      <w:r w:rsidR="00C20342" w:rsidRPr="004B4E21">
        <w:rPr>
          <w:rFonts w:cs="Arial"/>
          <w:b/>
          <w:lang w:eastAsia="ja-JP"/>
        </w:rPr>
        <w:t xml:space="preserve"> </w:t>
      </w:r>
      <w:r w:rsidR="00C20342" w:rsidRPr="004B4E21">
        <w:rPr>
          <w:b/>
        </w:rPr>
        <w:t>address</w:t>
      </w:r>
      <w:r w:rsidR="00C20342" w:rsidRPr="00B707BE">
        <w:rPr>
          <w:b/>
        </w:rPr>
        <w:t xml:space="preserve"> to be used for securing DRB traffic</w:t>
      </w:r>
      <w:r w:rsidR="00C20342" w:rsidRPr="00492D98">
        <w:rPr>
          <w:b/>
        </w:rPr>
        <w:t xml:space="preserve"> </w:t>
      </w:r>
      <w:r w:rsidR="00C20342" w:rsidRPr="00B707BE">
        <w:rPr>
          <w:b/>
        </w:rPr>
        <w:t xml:space="preserve">to </w:t>
      </w:r>
      <w:proofErr w:type="spellStart"/>
      <w:r w:rsidR="00C20342" w:rsidRPr="00B707BE">
        <w:rPr>
          <w:b/>
        </w:rPr>
        <w:t>gNB</w:t>
      </w:r>
      <w:proofErr w:type="spellEnd"/>
      <w:r w:rsidR="00C20342" w:rsidRPr="00B707BE">
        <w:rPr>
          <w:b/>
        </w:rPr>
        <w:t xml:space="preserve">-CU-CP </w:t>
      </w:r>
      <w:r w:rsidR="00C20342">
        <w:rPr>
          <w:b/>
        </w:rPr>
        <w:t xml:space="preserve"> and also receives from </w:t>
      </w:r>
      <w:proofErr w:type="spellStart"/>
      <w:r w:rsidR="00C20342" w:rsidRPr="00B707BE">
        <w:rPr>
          <w:b/>
        </w:rPr>
        <w:t>gNB</w:t>
      </w:r>
      <w:proofErr w:type="spellEnd"/>
      <w:r w:rsidR="00C20342" w:rsidRPr="00B707BE">
        <w:rPr>
          <w:b/>
        </w:rPr>
        <w:t xml:space="preserve">-CU-CP </w:t>
      </w:r>
      <w:r w:rsidR="00C20342">
        <w:rPr>
          <w:b/>
        </w:rPr>
        <w:t xml:space="preserve"> </w:t>
      </w:r>
      <w:r w:rsidR="00C20342" w:rsidRPr="00FC1121">
        <w:rPr>
          <w:b/>
          <w:bCs/>
        </w:rPr>
        <w:t xml:space="preserve">the </w:t>
      </w:r>
      <w:proofErr w:type="spellStart"/>
      <w:r w:rsidR="00C20342" w:rsidRPr="00FC1121">
        <w:rPr>
          <w:b/>
          <w:bCs/>
        </w:rPr>
        <w:t>gNB</w:t>
      </w:r>
      <w:proofErr w:type="spellEnd"/>
      <w:r w:rsidR="00C20342" w:rsidRPr="00FC1121">
        <w:rPr>
          <w:b/>
          <w:bCs/>
        </w:rPr>
        <w:t>-DU IPSec address</w:t>
      </w:r>
      <w:r w:rsidR="00C20342">
        <w:t xml:space="preserve"> </w:t>
      </w:r>
      <w:r w:rsidRPr="00492D98">
        <w:rPr>
          <w:b/>
        </w:rPr>
        <w:t>over the</w:t>
      </w:r>
      <w:r w:rsidRPr="004C0320">
        <w:rPr>
          <w:b/>
        </w:rPr>
        <w:t xml:space="preserve"> E1: </w:t>
      </w:r>
      <w:r w:rsidRPr="00B707BE">
        <w:rPr>
          <w:rFonts w:eastAsia="SimSun"/>
          <w:b/>
        </w:rPr>
        <w:t>GNB-CU-UP E1 SETUP</w:t>
      </w:r>
      <w:r w:rsidRPr="00B707BE">
        <w:rPr>
          <w:rFonts w:eastAsia="SimSun" w:hint="eastAsia"/>
          <w:b/>
        </w:rPr>
        <w:t xml:space="preserve"> REQUEST</w:t>
      </w:r>
      <w:r>
        <w:rPr>
          <w:rFonts w:eastAsia="SimSun"/>
          <w:b/>
        </w:rPr>
        <w:t xml:space="preserve">, </w:t>
      </w:r>
      <w:r w:rsidR="00C20342" w:rsidRPr="00C20342">
        <w:rPr>
          <w:rFonts w:eastAsia="SimSun"/>
          <w:b/>
        </w:rPr>
        <w:t xml:space="preserve">GNB-CU-UP E1 SETUP RESPONSE, GNB-CU-CP E1 SETUP REQUEST, </w:t>
      </w:r>
      <w:r w:rsidRPr="00E05B81">
        <w:rPr>
          <w:b/>
        </w:rPr>
        <w:t>GNB-CU-CP E1 SETUP RESPONSE</w:t>
      </w:r>
      <w:r w:rsidR="00C20342">
        <w:rPr>
          <w:b/>
        </w:rPr>
        <w:t xml:space="preserve">, </w:t>
      </w:r>
      <w:r w:rsidR="00C20342" w:rsidRPr="00C20342">
        <w:rPr>
          <w:b/>
        </w:rPr>
        <w:t>GNB-CU-CP CONFIGURATION UPDATE</w:t>
      </w:r>
      <w:r w:rsidRPr="00B707BE">
        <w:rPr>
          <w:rFonts w:eastAsia="SimSun" w:hint="eastAsia"/>
          <w:b/>
        </w:rPr>
        <w:t xml:space="preserve"> </w:t>
      </w:r>
      <w:r w:rsidRPr="00B707BE">
        <w:rPr>
          <w:b/>
        </w:rPr>
        <w:t>and GNB-CU-UP CONFIGURATION UPDATE messages</w:t>
      </w:r>
      <w:r w:rsidR="00C20342">
        <w:rPr>
          <w:b/>
        </w:rPr>
        <w:t>.</w:t>
      </w:r>
    </w:p>
    <w:p w14:paraId="282FECCC" w14:textId="4F3068C9" w:rsidR="00B532C7" w:rsidRDefault="00F06332" w:rsidP="004F7E9F">
      <w:r>
        <w:t>The above scenario</w:t>
      </w:r>
      <w:r w:rsidR="00B532C7">
        <w:t xml:space="preserve"> and proposals</w:t>
      </w:r>
      <w:r>
        <w:t xml:space="preserve"> focus on the IPSec establishment for F1-U interfaces. However, similar scenarios exist across different RAN nodes. For example, in EN-DC a direct UP interface can be established between </w:t>
      </w:r>
      <w:proofErr w:type="spellStart"/>
      <w:r>
        <w:t>MeNB</w:t>
      </w:r>
      <w:proofErr w:type="spellEnd"/>
      <w:r>
        <w:t xml:space="preserve"> and </w:t>
      </w:r>
      <w:proofErr w:type="spellStart"/>
      <w:r>
        <w:t>SgNB</w:t>
      </w:r>
      <w:proofErr w:type="spellEnd"/>
      <w:r>
        <w:t xml:space="preserve">-DU. This interface would need to be secured via IPSec. </w:t>
      </w:r>
    </w:p>
    <w:p w14:paraId="4E0FACA3" w14:textId="5095A5A0" w:rsidR="00B532C7" w:rsidRDefault="00B532C7" w:rsidP="004F7E9F">
      <w:pPr>
        <w:rPr>
          <w:rFonts w:cs="Arial"/>
          <w:lang w:eastAsia="ja-JP"/>
        </w:rPr>
      </w:pPr>
      <w:r>
        <w:t xml:space="preserve">It is noted that the X2 does not provide the possibility to signal IPSec addresses at E-RAB setup between an </w:t>
      </w:r>
      <w:proofErr w:type="spellStart"/>
      <w:r>
        <w:t>MeNB</w:t>
      </w:r>
      <w:proofErr w:type="spellEnd"/>
      <w:r>
        <w:t xml:space="preserve"> and an </w:t>
      </w:r>
      <w:proofErr w:type="spellStart"/>
      <w:r>
        <w:t>SgNB</w:t>
      </w:r>
      <w:proofErr w:type="spellEnd"/>
      <w:r>
        <w:t xml:space="preserve">. Namely, there is a first change needed, which is that of allowing the signalling of an </w:t>
      </w:r>
      <w:r w:rsidRPr="004C0320">
        <w:rPr>
          <w:rFonts w:cs="Arial"/>
          <w:i/>
          <w:lang w:eastAsia="ja-JP"/>
        </w:rPr>
        <w:t>IP-Sec</w:t>
      </w:r>
      <w:r w:rsidRPr="004C0320">
        <w:rPr>
          <w:rFonts w:cs="Arial"/>
          <w:lang w:eastAsia="ja-JP"/>
        </w:rPr>
        <w:t xml:space="preserve"> </w:t>
      </w:r>
      <w:r w:rsidRPr="004C0320">
        <w:rPr>
          <w:rFonts w:cs="Arial"/>
          <w:i/>
          <w:lang w:eastAsia="ja-JP"/>
        </w:rPr>
        <w:t xml:space="preserve">Transport Layer Address </w:t>
      </w:r>
      <w:r w:rsidRPr="004C0320">
        <w:rPr>
          <w:rFonts w:cs="Arial"/>
          <w:lang w:eastAsia="ja-JP"/>
        </w:rPr>
        <w:t xml:space="preserve">IE for each E-RAB setup at </w:t>
      </w:r>
      <w:proofErr w:type="spellStart"/>
      <w:r w:rsidRPr="004C0320">
        <w:rPr>
          <w:rFonts w:cs="Arial"/>
          <w:lang w:eastAsia="ja-JP"/>
        </w:rPr>
        <w:t>SgNB</w:t>
      </w:r>
      <w:proofErr w:type="spellEnd"/>
      <w:r w:rsidRPr="004C0320">
        <w:rPr>
          <w:rFonts w:cs="Arial"/>
          <w:lang w:eastAsia="ja-JP"/>
        </w:rPr>
        <w:t xml:space="preserve"> A</w:t>
      </w:r>
      <w:r w:rsidR="00E908CF">
        <w:rPr>
          <w:rFonts w:cs="Arial"/>
          <w:lang w:eastAsia="ja-JP"/>
        </w:rPr>
        <w:t>d</w:t>
      </w:r>
      <w:r w:rsidRPr="004C0320">
        <w:rPr>
          <w:rFonts w:cs="Arial"/>
          <w:lang w:eastAsia="ja-JP"/>
        </w:rPr>
        <w:t xml:space="preserve">dition/Modification. </w:t>
      </w:r>
      <w:r w:rsidR="00802A1B">
        <w:rPr>
          <w:rFonts w:cs="Arial"/>
          <w:lang w:eastAsia="ja-JP"/>
        </w:rPr>
        <w:t>It needs to be clarified that the intention of adding an IPSec address in procedures to setup an E-RAB over X2 is not that of setting up a tunnel every time an E-RAB is established. Instead, the intention is to be able to trigger IPSec tunnel setup when an E-RAB needs to be established and to use the established tunnel from that moment onwards, for further E-RABs. The tunnel may be removed in the future and re-established at the time an E-RAB is setup again.</w:t>
      </w:r>
    </w:p>
    <w:p w14:paraId="02E35776" w14:textId="7E11FEFC" w:rsidR="001F32E7" w:rsidRDefault="00F06332" w:rsidP="004F7E9F">
      <w:r w:rsidRPr="00F06332">
        <w:rPr>
          <w:b/>
        </w:rPr>
        <w:t xml:space="preserve">Observation 2: Establishment of IPSec tunnels </w:t>
      </w:r>
      <w:r w:rsidR="00B532C7">
        <w:rPr>
          <w:b/>
        </w:rPr>
        <w:t xml:space="preserve">at UP connection setup </w:t>
      </w:r>
      <w:r w:rsidRPr="00F06332">
        <w:rPr>
          <w:b/>
        </w:rPr>
        <w:t xml:space="preserve">is needed also in EN-DC configurations, between </w:t>
      </w:r>
      <w:proofErr w:type="spellStart"/>
      <w:r w:rsidRPr="00F06332">
        <w:rPr>
          <w:b/>
        </w:rPr>
        <w:t>MeNB</w:t>
      </w:r>
      <w:proofErr w:type="spellEnd"/>
      <w:r w:rsidRPr="00F06332">
        <w:rPr>
          <w:b/>
        </w:rPr>
        <w:t xml:space="preserve"> and </w:t>
      </w:r>
      <w:proofErr w:type="spellStart"/>
      <w:r w:rsidRPr="00F06332">
        <w:rPr>
          <w:b/>
        </w:rPr>
        <w:t>SgNB</w:t>
      </w:r>
      <w:proofErr w:type="spellEnd"/>
      <w:r w:rsidRPr="00F06332">
        <w:rPr>
          <w:b/>
        </w:rPr>
        <w:t>-DU</w:t>
      </w:r>
      <w:r w:rsidR="008F10DE">
        <w:rPr>
          <w:b/>
        </w:rPr>
        <w:t>.</w:t>
      </w:r>
    </w:p>
    <w:p w14:paraId="0BACA612" w14:textId="2F83D6EF" w:rsidR="00316249" w:rsidRDefault="00F06332" w:rsidP="004F7E9F">
      <w:r>
        <w:t xml:space="preserve">In order to achieve the above the IPSec addresses </w:t>
      </w:r>
      <w:r w:rsidR="00316249">
        <w:t xml:space="preserve">(inner and outer addresses equivalent to the </w:t>
      </w:r>
      <w:r w:rsidR="00316249" w:rsidRPr="004B4E21">
        <w:rPr>
          <w:i/>
        </w:rPr>
        <w:t>UL UP TNL Information</w:t>
      </w:r>
      <w:r w:rsidR="00316249" w:rsidRPr="004B4E21">
        <w:t xml:space="preserve"> IE</w:t>
      </w:r>
      <w:r w:rsidR="00316249">
        <w:t xml:space="preserve"> and </w:t>
      </w:r>
      <w:r w:rsidR="00492D98" w:rsidRPr="004C0320">
        <w:t>(NGAP defined)</w:t>
      </w:r>
      <w:r w:rsidR="00492D98" w:rsidRPr="00CE566F">
        <w:rPr>
          <w:b/>
        </w:rPr>
        <w:t xml:space="preserve"> </w:t>
      </w:r>
      <w:r w:rsidR="00316249" w:rsidRPr="004B4E21">
        <w:rPr>
          <w:rFonts w:cs="Arial"/>
          <w:i/>
          <w:lang w:eastAsia="ja-JP"/>
        </w:rPr>
        <w:t>IP-Sec</w:t>
      </w:r>
      <w:r w:rsidR="00316249" w:rsidRPr="00E67E0D">
        <w:rPr>
          <w:rFonts w:cs="Arial"/>
          <w:lang w:eastAsia="ja-JP"/>
        </w:rPr>
        <w:t xml:space="preserve"> </w:t>
      </w:r>
      <w:r w:rsidR="00316249" w:rsidRPr="007E1E59">
        <w:rPr>
          <w:rFonts w:cs="Arial"/>
          <w:i/>
          <w:lang w:eastAsia="ja-JP"/>
        </w:rPr>
        <w:t>Transport Layer Address</w:t>
      </w:r>
      <w:r w:rsidR="00316249">
        <w:rPr>
          <w:rFonts w:cs="Arial"/>
          <w:lang w:eastAsia="ja-JP"/>
        </w:rPr>
        <w:t xml:space="preserve"> IE</w:t>
      </w:r>
      <w:r w:rsidR="00316249">
        <w:t xml:space="preserve">) </w:t>
      </w:r>
      <w:r>
        <w:t xml:space="preserve">of the </w:t>
      </w:r>
      <w:proofErr w:type="spellStart"/>
      <w:r>
        <w:t>MeNB</w:t>
      </w:r>
      <w:proofErr w:type="spellEnd"/>
      <w:r>
        <w:t xml:space="preserve"> should be passed to the </w:t>
      </w:r>
      <w:proofErr w:type="spellStart"/>
      <w:r>
        <w:t>SgNB</w:t>
      </w:r>
      <w:proofErr w:type="spellEnd"/>
      <w:r>
        <w:t xml:space="preserve">-CU-CP over X2. </w:t>
      </w:r>
    </w:p>
    <w:p w14:paraId="296504D8" w14:textId="568474AF" w:rsidR="00316249" w:rsidRDefault="00F06332" w:rsidP="004F7E9F">
      <w:r>
        <w:t xml:space="preserve">Further, the </w:t>
      </w:r>
      <w:proofErr w:type="spellStart"/>
      <w:r>
        <w:t>gNB</w:t>
      </w:r>
      <w:proofErr w:type="spellEnd"/>
      <w:r>
        <w:t>-CU-C</w:t>
      </w:r>
      <w:r w:rsidR="00316249">
        <w:t>P</w:t>
      </w:r>
      <w:r>
        <w:t xml:space="preserve"> should pass such addresses to the </w:t>
      </w:r>
      <w:proofErr w:type="spellStart"/>
      <w:r>
        <w:t>SgNB</w:t>
      </w:r>
      <w:proofErr w:type="spellEnd"/>
      <w:r>
        <w:t xml:space="preserve">-DU over the F1 interface. </w:t>
      </w:r>
    </w:p>
    <w:p w14:paraId="3CE9F49C" w14:textId="6C92302C" w:rsidR="00316249" w:rsidRDefault="00B27950" w:rsidP="004F7E9F">
      <w:r>
        <w:t xml:space="preserve">As before, first we </w:t>
      </w:r>
      <w:proofErr w:type="gramStart"/>
      <w:r>
        <w:t>look into</w:t>
      </w:r>
      <w:proofErr w:type="gramEnd"/>
      <w:r>
        <w:t xml:space="preserve"> the case of on the fly setup of IPSec tunnels. </w:t>
      </w:r>
      <w:r w:rsidR="00316249">
        <w:t xml:space="preserve">A </w:t>
      </w:r>
      <w:r w:rsidR="00284F00">
        <w:t>p</w:t>
      </w:r>
      <w:r w:rsidR="00316249">
        <w:t xml:space="preserve">ossible way to achieve such configuration </w:t>
      </w:r>
      <w:r w:rsidR="001D7147">
        <w:t xml:space="preserve">since the inner IPSec addresses are already provided, </w:t>
      </w:r>
      <w:r w:rsidR="00316249">
        <w:t>could be the following:</w:t>
      </w:r>
    </w:p>
    <w:p w14:paraId="7C0BBE56" w14:textId="37B9EB9C" w:rsidR="00316249" w:rsidRPr="004C0320" w:rsidRDefault="00316249" w:rsidP="00316249">
      <w:pPr>
        <w:pStyle w:val="ListParagraph"/>
        <w:numPr>
          <w:ilvl w:val="0"/>
          <w:numId w:val="16"/>
        </w:numPr>
      </w:pPr>
      <w:r>
        <w:lastRenderedPageBreak/>
        <w:t xml:space="preserve">Signal the </w:t>
      </w:r>
      <w:r w:rsidRPr="004C0320">
        <w:rPr>
          <w:rFonts w:cs="Arial"/>
          <w:lang w:eastAsia="ja-JP"/>
        </w:rPr>
        <w:t>IP-Sec</w:t>
      </w:r>
      <w:r w:rsidRPr="00316249">
        <w:rPr>
          <w:rFonts w:cs="Arial"/>
          <w:lang w:eastAsia="ja-JP"/>
        </w:rPr>
        <w:t xml:space="preserve"> </w:t>
      </w:r>
      <w:r w:rsidRPr="004C0320">
        <w:rPr>
          <w:rFonts w:cs="Arial"/>
          <w:lang w:eastAsia="ja-JP"/>
        </w:rPr>
        <w:t>Transport Layer Address</w:t>
      </w:r>
      <w:r>
        <w:rPr>
          <w:rFonts w:cs="Arial"/>
          <w:lang w:eastAsia="ja-JP"/>
        </w:rPr>
        <w:t xml:space="preserve">es from </w:t>
      </w:r>
      <w:proofErr w:type="spellStart"/>
      <w:r>
        <w:rPr>
          <w:rFonts w:cs="Arial"/>
          <w:lang w:eastAsia="ja-JP"/>
        </w:rPr>
        <w:t>MeNB</w:t>
      </w:r>
      <w:proofErr w:type="spellEnd"/>
      <w:r>
        <w:rPr>
          <w:rFonts w:cs="Arial"/>
          <w:lang w:eastAsia="ja-JP"/>
        </w:rPr>
        <w:t xml:space="preserve"> to </w:t>
      </w:r>
      <w:proofErr w:type="spellStart"/>
      <w:r>
        <w:rPr>
          <w:rFonts w:cs="Arial"/>
          <w:lang w:eastAsia="ja-JP"/>
        </w:rPr>
        <w:t>SgNB</w:t>
      </w:r>
      <w:proofErr w:type="spellEnd"/>
      <w:r>
        <w:rPr>
          <w:rFonts w:cs="Arial"/>
          <w:lang w:eastAsia="ja-JP"/>
        </w:rPr>
        <w:t xml:space="preserve">-CU-CP at X2: SGNB ADDITION REQUEST </w:t>
      </w:r>
      <w:r w:rsidR="008273D6">
        <w:rPr>
          <w:rFonts w:cs="Arial"/>
          <w:lang w:eastAsia="ja-JP"/>
        </w:rPr>
        <w:t>for each bearer to setup</w:t>
      </w:r>
    </w:p>
    <w:p w14:paraId="1CAB5A9E" w14:textId="7A17D022" w:rsidR="00F06332" w:rsidRDefault="00427409" w:rsidP="004F7E9F">
      <w:r>
        <w:t xml:space="preserve">As stated above, mechanisms to send inner and outer addresses of a </w:t>
      </w:r>
      <w:proofErr w:type="spellStart"/>
      <w:r>
        <w:t>SgNB</w:t>
      </w:r>
      <w:proofErr w:type="spellEnd"/>
      <w:r>
        <w:t xml:space="preserve">-DU to the </w:t>
      </w:r>
      <w:proofErr w:type="spellStart"/>
      <w:r>
        <w:t>MeNB</w:t>
      </w:r>
      <w:proofErr w:type="spellEnd"/>
      <w:r>
        <w:t xml:space="preserve"> are also foreseen. These are achieved by means of </w:t>
      </w:r>
      <w:proofErr w:type="spellStart"/>
      <w:r w:rsidRPr="00E108FD">
        <w:rPr>
          <w:spacing w:val="2"/>
        </w:rPr>
        <w:t>SgNB</w:t>
      </w:r>
      <w:proofErr w:type="spellEnd"/>
      <w:r w:rsidRPr="00E108FD">
        <w:rPr>
          <w:spacing w:val="2"/>
        </w:rPr>
        <w:t xml:space="preserve"> </w:t>
      </w:r>
      <w:r>
        <w:rPr>
          <w:spacing w:val="2"/>
        </w:rPr>
        <w:t xml:space="preserve">sending to </w:t>
      </w:r>
      <w:proofErr w:type="spellStart"/>
      <w:r>
        <w:rPr>
          <w:spacing w:val="2"/>
        </w:rPr>
        <w:t>MeNB</w:t>
      </w:r>
      <w:proofErr w:type="spellEnd"/>
      <w:r w:rsidRPr="00E108FD">
        <w:rPr>
          <w:spacing w:val="2"/>
        </w:rPr>
        <w:t xml:space="preserve"> User Plane inner and outer addresses for direct IPsec </w:t>
      </w:r>
      <w:proofErr w:type="spellStart"/>
      <w:r w:rsidRPr="00E108FD">
        <w:rPr>
          <w:spacing w:val="2"/>
        </w:rPr>
        <w:t>tunneling</w:t>
      </w:r>
      <w:proofErr w:type="spellEnd"/>
      <w:r w:rsidRPr="00E108FD">
        <w:rPr>
          <w:spacing w:val="2"/>
        </w:rPr>
        <w:t xml:space="preserve"> at </w:t>
      </w:r>
      <w:r w:rsidRPr="00E108FD">
        <w:rPr>
          <w:rFonts w:cs="Arial"/>
          <w:lang w:eastAsia="ja-JP"/>
        </w:rPr>
        <w:t xml:space="preserve">X2: SGNB ADDITION procedure for each bearer to be established. The </w:t>
      </w:r>
      <w:proofErr w:type="spellStart"/>
      <w:r w:rsidRPr="00E108FD">
        <w:rPr>
          <w:rFonts w:cs="Arial"/>
          <w:lang w:eastAsia="ja-JP"/>
        </w:rPr>
        <w:t>SgNB</w:t>
      </w:r>
      <w:proofErr w:type="spellEnd"/>
      <w:r w:rsidRPr="00E108FD">
        <w:rPr>
          <w:rFonts w:cs="Arial"/>
          <w:lang w:eastAsia="ja-JP"/>
        </w:rPr>
        <w:t xml:space="preserve"> addresses are those of the </w:t>
      </w:r>
      <w:proofErr w:type="spellStart"/>
      <w:r w:rsidRPr="00E108FD">
        <w:rPr>
          <w:rFonts w:cs="Arial"/>
          <w:lang w:eastAsia="ja-JP"/>
        </w:rPr>
        <w:t>SgNB</w:t>
      </w:r>
      <w:proofErr w:type="spellEnd"/>
      <w:r w:rsidRPr="00E108FD">
        <w:rPr>
          <w:rFonts w:cs="Arial"/>
          <w:lang w:eastAsia="ja-JP"/>
        </w:rPr>
        <w:t xml:space="preserve">-DU obtained by the </w:t>
      </w:r>
      <w:proofErr w:type="spellStart"/>
      <w:r w:rsidRPr="00E108FD">
        <w:rPr>
          <w:rFonts w:cs="Arial"/>
          <w:lang w:eastAsia="ja-JP"/>
        </w:rPr>
        <w:t>gNB</w:t>
      </w:r>
      <w:proofErr w:type="spellEnd"/>
      <w:r w:rsidRPr="00E108FD">
        <w:rPr>
          <w:rFonts w:cs="Arial"/>
          <w:lang w:eastAsia="ja-JP"/>
        </w:rPr>
        <w:t>-CU-CP over the F1 interface</w:t>
      </w:r>
      <w:r>
        <w:rPr>
          <w:rFonts w:cs="Arial"/>
          <w:lang w:eastAsia="ja-JP"/>
        </w:rPr>
        <w:t xml:space="preserve">. </w:t>
      </w:r>
      <w:proofErr w:type="gramStart"/>
      <w:r>
        <w:rPr>
          <w:rFonts w:cs="Arial"/>
          <w:lang w:eastAsia="ja-JP"/>
        </w:rPr>
        <w:t>So</w:t>
      </w:r>
      <w:proofErr w:type="gramEnd"/>
      <w:r>
        <w:rPr>
          <w:rFonts w:cs="Arial"/>
          <w:lang w:eastAsia="ja-JP"/>
        </w:rPr>
        <w:t xml:space="preserve"> to summarize, </w:t>
      </w:r>
      <w:bookmarkStart w:id="6" w:name="_Hlk16726155"/>
      <w:proofErr w:type="spellStart"/>
      <w:r>
        <w:rPr>
          <w:spacing w:val="2"/>
        </w:rPr>
        <w:t>MeNB</w:t>
      </w:r>
      <w:proofErr w:type="spellEnd"/>
      <w:r>
        <w:rPr>
          <w:spacing w:val="2"/>
        </w:rPr>
        <w:t xml:space="preserve"> and </w:t>
      </w:r>
      <w:proofErr w:type="spellStart"/>
      <w:r>
        <w:rPr>
          <w:spacing w:val="2"/>
        </w:rPr>
        <w:t>SgNB</w:t>
      </w:r>
      <w:proofErr w:type="spellEnd"/>
      <w:r>
        <w:rPr>
          <w:spacing w:val="2"/>
        </w:rPr>
        <w:t xml:space="preserve"> </w:t>
      </w:r>
      <w:bookmarkEnd w:id="6"/>
      <w:r>
        <w:rPr>
          <w:spacing w:val="2"/>
        </w:rPr>
        <w:t xml:space="preserve">exchange </w:t>
      </w:r>
      <w:r w:rsidRPr="00CE566F">
        <w:rPr>
          <w:spacing w:val="2"/>
        </w:rPr>
        <w:t xml:space="preserve">User Plane outer addresses for direct IPsec </w:t>
      </w:r>
      <w:proofErr w:type="spellStart"/>
      <w:r w:rsidRPr="00CE566F">
        <w:rPr>
          <w:spacing w:val="2"/>
        </w:rPr>
        <w:t>tunneling</w:t>
      </w:r>
      <w:proofErr w:type="spellEnd"/>
      <w:r>
        <w:rPr>
          <w:spacing w:val="2"/>
        </w:rPr>
        <w:t xml:space="preserve"> at </w:t>
      </w:r>
      <w:r>
        <w:rPr>
          <w:rFonts w:cs="Arial"/>
          <w:lang w:eastAsia="ja-JP"/>
        </w:rPr>
        <w:t>X2: SGNB ADDITION procedure.</w:t>
      </w:r>
    </w:p>
    <w:p w14:paraId="646DB0AC" w14:textId="39C84543" w:rsidR="00CA3F0D" w:rsidRDefault="00CA3F0D" w:rsidP="00CA3F0D">
      <w:pPr>
        <w:rPr>
          <w:b/>
        </w:rPr>
      </w:pPr>
      <w:r w:rsidRPr="00C476C4">
        <w:rPr>
          <w:b/>
        </w:rPr>
        <w:t xml:space="preserve">Proposal </w:t>
      </w:r>
      <w:r w:rsidR="00112020">
        <w:rPr>
          <w:b/>
        </w:rPr>
        <w:t>9</w:t>
      </w:r>
      <w:r w:rsidRPr="00C476C4">
        <w:rPr>
          <w:b/>
        </w:rPr>
        <w:t xml:space="preserve">: In EN-DC, for support of IPSec tunnels establishment </w:t>
      </w:r>
      <w:r>
        <w:rPr>
          <w:b/>
        </w:rPr>
        <w:t>at</w:t>
      </w:r>
      <w:r w:rsidRPr="00C476C4">
        <w:rPr>
          <w:b/>
        </w:rPr>
        <w:t xml:space="preserve"> bearer establishment between </w:t>
      </w:r>
      <w:proofErr w:type="spellStart"/>
      <w:r w:rsidRPr="00C476C4">
        <w:rPr>
          <w:b/>
        </w:rPr>
        <w:t>MeNB</w:t>
      </w:r>
      <w:proofErr w:type="spellEnd"/>
      <w:r w:rsidRPr="00C476C4">
        <w:rPr>
          <w:b/>
        </w:rPr>
        <w:t xml:space="preserve"> and </w:t>
      </w:r>
      <w:proofErr w:type="spellStart"/>
      <w:r w:rsidRPr="00C476C4">
        <w:rPr>
          <w:b/>
        </w:rPr>
        <w:t>SgNB</w:t>
      </w:r>
      <w:proofErr w:type="spellEnd"/>
      <w:r w:rsidRPr="00C476C4">
        <w:rPr>
          <w:b/>
        </w:rPr>
        <w:t xml:space="preserve">-DU, </w:t>
      </w:r>
      <w:bookmarkStart w:id="7" w:name="_Hlk16748890"/>
      <w:r w:rsidRPr="00C476C4">
        <w:rPr>
          <w:b/>
        </w:rPr>
        <w:t xml:space="preserve">it is proposed to </w:t>
      </w:r>
      <w:r w:rsidR="00427409">
        <w:rPr>
          <w:b/>
        </w:rPr>
        <w:t>exchange</w:t>
      </w:r>
      <w:r w:rsidRPr="00C476C4">
        <w:rPr>
          <w:b/>
        </w:rPr>
        <w:t xml:space="preserve"> the  IPSec </w:t>
      </w:r>
      <w:r>
        <w:rPr>
          <w:b/>
        </w:rPr>
        <w:t>A</w:t>
      </w:r>
      <w:r w:rsidRPr="00C476C4">
        <w:rPr>
          <w:b/>
        </w:rPr>
        <w:t>ddress</w:t>
      </w:r>
      <w:r w:rsidR="008273D6">
        <w:rPr>
          <w:b/>
        </w:rPr>
        <w:t xml:space="preserve"> </w:t>
      </w:r>
      <w:r w:rsidR="008273D6" w:rsidRPr="004C0320">
        <w:rPr>
          <w:b/>
        </w:rPr>
        <w:t>(outer address equivalent to the NGAP defined</w:t>
      </w:r>
      <w:r w:rsidR="008273D6" w:rsidRPr="00231A8D">
        <w:rPr>
          <w:b/>
        </w:rPr>
        <w:t xml:space="preserve"> </w:t>
      </w:r>
      <w:r w:rsidR="008273D6" w:rsidRPr="004C0320">
        <w:rPr>
          <w:rFonts w:cs="Arial"/>
          <w:b/>
          <w:i/>
          <w:lang w:eastAsia="ja-JP"/>
        </w:rPr>
        <w:t>IP-Sec</w:t>
      </w:r>
      <w:r w:rsidR="008273D6" w:rsidRPr="004C0320">
        <w:rPr>
          <w:rFonts w:cs="Arial"/>
          <w:b/>
          <w:lang w:eastAsia="ja-JP"/>
        </w:rPr>
        <w:t xml:space="preserve"> </w:t>
      </w:r>
      <w:r w:rsidR="008273D6" w:rsidRPr="004C0320">
        <w:rPr>
          <w:rFonts w:cs="Arial"/>
          <w:b/>
          <w:i/>
          <w:lang w:eastAsia="ja-JP"/>
        </w:rPr>
        <w:t>Transport Layer Address</w:t>
      </w:r>
      <w:r w:rsidR="008273D6" w:rsidRPr="004C0320">
        <w:rPr>
          <w:rFonts w:cs="Arial"/>
          <w:b/>
          <w:lang w:eastAsia="ja-JP"/>
        </w:rPr>
        <w:t xml:space="preserve"> IE</w:t>
      </w:r>
      <w:r w:rsidR="008273D6" w:rsidRPr="004C0320">
        <w:rPr>
          <w:b/>
        </w:rPr>
        <w:t xml:space="preserve">) </w:t>
      </w:r>
      <w:r w:rsidRPr="00C476C4">
        <w:rPr>
          <w:b/>
        </w:rPr>
        <w:t xml:space="preserve"> </w:t>
      </w:r>
      <w:r w:rsidR="00427409">
        <w:rPr>
          <w:b/>
        </w:rPr>
        <w:t xml:space="preserve">of </w:t>
      </w:r>
      <w:proofErr w:type="spellStart"/>
      <w:r w:rsidR="00427409" w:rsidRPr="00427409">
        <w:rPr>
          <w:b/>
        </w:rPr>
        <w:t>MeNB</w:t>
      </w:r>
      <w:proofErr w:type="spellEnd"/>
      <w:r w:rsidR="00427409" w:rsidRPr="00427409">
        <w:rPr>
          <w:b/>
        </w:rPr>
        <w:t xml:space="preserve"> and </w:t>
      </w:r>
      <w:proofErr w:type="spellStart"/>
      <w:r w:rsidR="00427409" w:rsidRPr="00427409">
        <w:rPr>
          <w:b/>
        </w:rPr>
        <w:t>SgNB</w:t>
      </w:r>
      <w:proofErr w:type="spellEnd"/>
      <w:r w:rsidR="00427409" w:rsidRPr="00427409">
        <w:rPr>
          <w:b/>
        </w:rPr>
        <w:t xml:space="preserve"> </w:t>
      </w:r>
      <w:r w:rsidRPr="00C476C4">
        <w:rPr>
          <w:b/>
        </w:rPr>
        <w:t xml:space="preserve"> </w:t>
      </w:r>
      <w:r w:rsidRPr="00CA3F0D">
        <w:rPr>
          <w:b/>
        </w:rPr>
        <w:t xml:space="preserve">via the </w:t>
      </w:r>
      <w:r w:rsidRPr="004C0320">
        <w:rPr>
          <w:rFonts w:cs="Arial"/>
          <w:b/>
          <w:lang w:eastAsia="ja-JP"/>
        </w:rPr>
        <w:t xml:space="preserve">X2: SGNB ADDITION REQUEST, </w:t>
      </w:r>
      <w:r w:rsidR="00427409" w:rsidRPr="004C0320">
        <w:rPr>
          <w:rFonts w:cs="Arial"/>
          <w:b/>
          <w:lang w:eastAsia="ja-JP"/>
        </w:rPr>
        <w:t>X2: SGNB ADDITION R</w:t>
      </w:r>
      <w:r w:rsidR="00427409">
        <w:rPr>
          <w:rFonts w:cs="Arial"/>
          <w:b/>
          <w:lang w:eastAsia="ja-JP"/>
        </w:rPr>
        <w:t>E</w:t>
      </w:r>
      <w:r w:rsidR="00772774">
        <w:rPr>
          <w:rFonts w:cs="Arial"/>
          <w:b/>
          <w:lang w:eastAsia="ja-JP"/>
        </w:rPr>
        <w:t>QUEST ACKNOWLEDGE</w:t>
      </w:r>
      <w:r w:rsidR="00427409">
        <w:rPr>
          <w:rFonts w:cs="Arial"/>
          <w:b/>
          <w:lang w:eastAsia="ja-JP"/>
        </w:rPr>
        <w:t xml:space="preserve">,  </w:t>
      </w:r>
      <w:r w:rsidRPr="004C0320">
        <w:rPr>
          <w:rFonts w:cs="Arial"/>
          <w:b/>
          <w:lang w:eastAsia="ja-JP"/>
        </w:rPr>
        <w:t>F1: UE CONTEXT SETUP REQUEST</w:t>
      </w:r>
      <w:r w:rsidR="00112020">
        <w:rPr>
          <w:rFonts w:cs="Arial"/>
          <w:b/>
          <w:lang w:eastAsia="ja-JP"/>
        </w:rPr>
        <w:t xml:space="preserve"> and</w:t>
      </w:r>
      <w:r w:rsidR="00BC29A8">
        <w:rPr>
          <w:rFonts w:cs="Arial"/>
          <w:b/>
          <w:lang w:eastAsia="ja-JP"/>
        </w:rPr>
        <w:t xml:space="preserve"> </w:t>
      </w:r>
      <w:r w:rsidR="00BC29A8" w:rsidRPr="004C0320">
        <w:rPr>
          <w:rFonts w:cs="Arial"/>
          <w:b/>
          <w:lang w:eastAsia="ja-JP"/>
        </w:rPr>
        <w:t>F1: UE CONTEXT SETUP RE</w:t>
      </w:r>
      <w:r w:rsidR="00BC29A8">
        <w:rPr>
          <w:rFonts w:cs="Arial"/>
          <w:b/>
          <w:lang w:eastAsia="ja-JP"/>
        </w:rPr>
        <w:t>SPONSE</w:t>
      </w:r>
      <w:r>
        <w:rPr>
          <w:rFonts w:cs="Arial"/>
          <w:lang w:eastAsia="ja-JP"/>
        </w:rPr>
        <w:t xml:space="preserve"> </w:t>
      </w:r>
      <w:r w:rsidRPr="00C476C4">
        <w:rPr>
          <w:b/>
        </w:rPr>
        <w:t xml:space="preserve">messages </w:t>
      </w:r>
      <w:bookmarkEnd w:id="7"/>
    </w:p>
    <w:p w14:paraId="3DA56A31" w14:textId="77777777" w:rsidR="00427409" w:rsidRPr="00C476C4" w:rsidRDefault="00427409" w:rsidP="00CA3F0D">
      <w:pPr>
        <w:rPr>
          <w:b/>
        </w:rPr>
      </w:pPr>
    </w:p>
    <w:p w14:paraId="063A7D55" w14:textId="51A83643" w:rsidR="00DC36DF" w:rsidRDefault="00B27950" w:rsidP="00DC36DF">
      <w:r>
        <w:t>In a similar manner about the case of the a priori IPSec establishment we reach the following conclusions regarding a</w:t>
      </w:r>
      <w:r w:rsidR="00DC36DF">
        <w:t xml:space="preserve"> possible way to achieve such configuration:</w:t>
      </w:r>
    </w:p>
    <w:p w14:paraId="0CE6E592" w14:textId="66BBBF24" w:rsidR="00DC36DF" w:rsidRDefault="00DC36DF" w:rsidP="00DC36DF">
      <w:pPr>
        <w:pStyle w:val="ListParagraph"/>
        <w:numPr>
          <w:ilvl w:val="0"/>
          <w:numId w:val="15"/>
        </w:numPr>
      </w:pPr>
      <w:r>
        <w:t xml:space="preserve">Signal the </w:t>
      </w:r>
      <w:proofErr w:type="spellStart"/>
      <w:r>
        <w:t>MeNB</w:t>
      </w:r>
      <w:proofErr w:type="spellEnd"/>
      <w:r>
        <w:t xml:space="preserve"> IPSec address </w:t>
      </w:r>
      <w:r w:rsidR="001D7147">
        <w:t xml:space="preserve">namely the </w:t>
      </w:r>
      <w:r>
        <w:t xml:space="preserve">outer address equivalent to the </w:t>
      </w:r>
      <w:r w:rsidRPr="00CE566F">
        <w:t>NGAP defined</w:t>
      </w:r>
      <w:r w:rsidRPr="00CE566F">
        <w:rPr>
          <w:b/>
        </w:rPr>
        <w:t xml:space="preserve"> </w:t>
      </w:r>
      <w:r w:rsidRPr="004B4E21">
        <w:rPr>
          <w:rFonts w:cs="Arial"/>
          <w:i/>
          <w:lang w:eastAsia="ja-JP"/>
        </w:rPr>
        <w:t>IP-Sec</w:t>
      </w:r>
      <w:r w:rsidRPr="00E67E0D">
        <w:rPr>
          <w:rFonts w:cs="Arial"/>
          <w:lang w:eastAsia="ja-JP"/>
        </w:rPr>
        <w:t xml:space="preserve"> </w:t>
      </w:r>
      <w:r w:rsidRPr="007E1E59">
        <w:rPr>
          <w:rFonts w:cs="Arial"/>
          <w:i/>
          <w:lang w:eastAsia="ja-JP"/>
        </w:rPr>
        <w:t>Transport Layer Address</w:t>
      </w:r>
      <w:r>
        <w:rPr>
          <w:rFonts w:cs="Arial"/>
          <w:lang w:eastAsia="ja-JP"/>
        </w:rPr>
        <w:t xml:space="preserve"> IE</w:t>
      </w:r>
      <w:r>
        <w:t xml:space="preserve"> to the </w:t>
      </w:r>
      <w:proofErr w:type="spellStart"/>
      <w:r>
        <w:t>SgNB</w:t>
      </w:r>
      <w:proofErr w:type="spellEnd"/>
      <w:r>
        <w:t xml:space="preserve"> at X2: EN-DC X2 SETUP REQUEST or X2: EN-DC X2 SETUP RESPONSE, depending on the node initiating the EN-DC X2 connection</w:t>
      </w:r>
      <w:r>
        <w:br/>
      </w:r>
    </w:p>
    <w:p w14:paraId="1101D4A7" w14:textId="32AC1107" w:rsidR="00DC36DF" w:rsidRDefault="00DC36DF" w:rsidP="00DC36DF">
      <w:pPr>
        <w:pStyle w:val="ListParagraph"/>
        <w:numPr>
          <w:ilvl w:val="0"/>
          <w:numId w:val="15"/>
        </w:numPr>
      </w:pPr>
      <w:r>
        <w:t xml:space="preserve">Signal the </w:t>
      </w:r>
      <w:proofErr w:type="spellStart"/>
      <w:r>
        <w:t>MeNB</w:t>
      </w:r>
      <w:proofErr w:type="spellEnd"/>
      <w:r>
        <w:t xml:space="preserve"> IPSec address</w:t>
      </w:r>
      <w:r w:rsidR="001D7147">
        <w:t xml:space="preserve"> namely </w:t>
      </w:r>
      <w:proofErr w:type="gramStart"/>
      <w:r w:rsidR="001D7147">
        <w:t xml:space="preserve">the </w:t>
      </w:r>
      <w:r>
        <w:t xml:space="preserve"> outer</w:t>
      </w:r>
      <w:proofErr w:type="gramEnd"/>
      <w:r>
        <w:t xml:space="preserve"> address equivalent to the </w:t>
      </w:r>
      <w:r w:rsidRPr="00CE566F">
        <w:t>NGAP defined</w:t>
      </w:r>
      <w:r w:rsidRPr="00CE566F">
        <w:rPr>
          <w:b/>
        </w:rPr>
        <w:t xml:space="preserve"> </w:t>
      </w:r>
      <w:r w:rsidRPr="004B4E21">
        <w:rPr>
          <w:rFonts w:cs="Arial"/>
          <w:i/>
          <w:lang w:eastAsia="ja-JP"/>
        </w:rPr>
        <w:t>IP-Sec</w:t>
      </w:r>
      <w:r w:rsidRPr="00E67E0D">
        <w:rPr>
          <w:rFonts w:cs="Arial"/>
          <w:lang w:eastAsia="ja-JP"/>
        </w:rPr>
        <w:t xml:space="preserve"> </w:t>
      </w:r>
      <w:r w:rsidRPr="007E1E59">
        <w:rPr>
          <w:rFonts w:cs="Arial"/>
          <w:i/>
          <w:lang w:eastAsia="ja-JP"/>
        </w:rPr>
        <w:t>Transport Layer Address</w:t>
      </w:r>
      <w:r>
        <w:rPr>
          <w:rFonts w:cs="Arial"/>
          <w:lang w:eastAsia="ja-JP"/>
        </w:rPr>
        <w:t xml:space="preserve"> IE</w:t>
      </w:r>
      <w:r>
        <w:t xml:space="preserve"> to the </w:t>
      </w:r>
      <w:proofErr w:type="spellStart"/>
      <w:r>
        <w:t>SgNB</w:t>
      </w:r>
      <w:proofErr w:type="spellEnd"/>
      <w:r>
        <w:t xml:space="preserve"> at X2: EN-DC CONFIGURATION UPDATE</w:t>
      </w:r>
      <w:r>
        <w:br/>
      </w:r>
    </w:p>
    <w:p w14:paraId="2D4FA25E" w14:textId="6660A6D2" w:rsidR="00581E38" w:rsidRDefault="00DC36DF" w:rsidP="00581E38">
      <w:pPr>
        <w:pStyle w:val="ListParagraph"/>
        <w:numPr>
          <w:ilvl w:val="0"/>
          <w:numId w:val="15"/>
        </w:numPr>
      </w:pPr>
      <w:r>
        <w:t xml:space="preserve">Signal the </w:t>
      </w:r>
      <w:proofErr w:type="spellStart"/>
      <w:r>
        <w:t>M</w:t>
      </w:r>
      <w:r w:rsidR="001D7147">
        <w:t>e</w:t>
      </w:r>
      <w:r>
        <w:t>NB</w:t>
      </w:r>
      <w:proofErr w:type="spellEnd"/>
      <w:r>
        <w:t xml:space="preserve"> IPSec outer address equivalent to the </w:t>
      </w:r>
      <w:r w:rsidRPr="00CE566F">
        <w:t>NGAP defined</w:t>
      </w:r>
      <w:r w:rsidRPr="00CE566F">
        <w:rPr>
          <w:b/>
        </w:rPr>
        <w:t xml:space="preserve"> </w:t>
      </w:r>
      <w:r w:rsidRPr="004B4E21">
        <w:rPr>
          <w:rFonts w:cs="Arial"/>
          <w:i/>
          <w:lang w:eastAsia="ja-JP"/>
        </w:rPr>
        <w:t>IP-Sec</w:t>
      </w:r>
      <w:r w:rsidRPr="00E67E0D">
        <w:rPr>
          <w:rFonts w:cs="Arial"/>
          <w:lang w:eastAsia="ja-JP"/>
        </w:rPr>
        <w:t xml:space="preserve"> </w:t>
      </w:r>
      <w:r w:rsidRPr="007E1E59">
        <w:rPr>
          <w:rFonts w:cs="Arial"/>
          <w:i/>
          <w:lang w:eastAsia="ja-JP"/>
        </w:rPr>
        <w:t>Transport Layer Address</w:t>
      </w:r>
      <w:r>
        <w:rPr>
          <w:rFonts w:cs="Arial"/>
          <w:lang w:eastAsia="ja-JP"/>
        </w:rPr>
        <w:t xml:space="preserve"> IE</w:t>
      </w:r>
      <w:r>
        <w:t xml:space="preserve"> received at </w:t>
      </w:r>
      <w:proofErr w:type="spellStart"/>
      <w:r>
        <w:t>SgNB</w:t>
      </w:r>
      <w:proofErr w:type="spellEnd"/>
      <w:r>
        <w:t xml:space="preserve">-CU to the </w:t>
      </w:r>
      <w:proofErr w:type="spellStart"/>
      <w:r>
        <w:t>SgNB</w:t>
      </w:r>
      <w:proofErr w:type="spellEnd"/>
      <w:r>
        <w:t xml:space="preserve">-DU at F1 SETUP RESPONSE and </w:t>
      </w:r>
      <w:proofErr w:type="spellStart"/>
      <w:r>
        <w:t>gNB</w:t>
      </w:r>
      <w:proofErr w:type="spellEnd"/>
      <w:r>
        <w:t>-CU CONFIGURATION UPDATE</w:t>
      </w:r>
    </w:p>
    <w:p w14:paraId="2FAF9F6B" w14:textId="77777777" w:rsidR="00581E38" w:rsidRDefault="00581E38" w:rsidP="003C7C12"/>
    <w:p w14:paraId="7F1BB180" w14:textId="2A3AA874" w:rsidR="00581E38" w:rsidRDefault="00581E38" w:rsidP="003C7C12">
      <w:r>
        <w:t xml:space="preserve">As mentioned above, the </w:t>
      </w:r>
      <w:proofErr w:type="spellStart"/>
      <w:r>
        <w:t>SgNB</w:t>
      </w:r>
      <w:proofErr w:type="spellEnd"/>
      <w:r>
        <w:t xml:space="preserve">-DU may signal its inner and outer addresses to the </w:t>
      </w:r>
      <w:proofErr w:type="spellStart"/>
      <w:r>
        <w:t>MeNB</w:t>
      </w:r>
      <w:proofErr w:type="spellEnd"/>
      <w:r>
        <w:t xml:space="preserve"> by means of adding inner and outer addresses to the F1 SETUP procedure messages, and the F1 </w:t>
      </w:r>
      <w:proofErr w:type="spellStart"/>
      <w:r w:rsidR="00802A1B">
        <w:t>gNB</w:t>
      </w:r>
      <w:proofErr w:type="spellEnd"/>
      <w:r w:rsidR="00802A1B">
        <w:t>-</w:t>
      </w:r>
      <w:r>
        <w:t xml:space="preserve">DU Configuration Update procedure messages. </w:t>
      </w:r>
      <w:proofErr w:type="gramStart"/>
      <w:r>
        <w:t>Also</w:t>
      </w:r>
      <w:proofErr w:type="gramEnd"/>
      <w:r>
        <w:t xml:space="preserve"> the </w:t>
      </w:r>
      <w:proofErr w:type="spellStart"/>
      <w:r>
        <w:t>SgNB</w:t>
      </w:r>
      <w:proofErr w:type="spellEnd"/>
      <w:r>
        <w:t xml:space="preserve">-DU IPSec addresses are signalled to the </w:t>
      </w:r>
      <w:proofErr w:type="spellStart"/>
      <w:r>
        <w:t>MeNB</w:t>
      </w:r>
      <w:proofErr w:type="spellEnd"/>
      <w:r>
        <w:t xml:space="preserve"> at X2: EN-DC CONFIGURATION UPDATE, </w:t>
      </w:r>
      <w:bookmarkStart w:id="8" w:name="_Hlk16727219"/>
      <w:r>
        <w:t>X2: EN-DC CONFIGURATION UPDATE ACKNOWLEDGE</w:t>
      </w:r>
      <w:bookmarkEnd w:id="8"/>
    </w:p>
    <w:p w14:paraId="6FABE960" w14:textId="2649FA7F" w:rsidR="00581E38" w:rsidRDefault="00581E38" w:rsidP="003C7C12">
      <w:pPr>
        <w:pStyle w:val="ListParagraph"/>
      </w:pPr>
    </w:p>
    <w:p w14:paraId="71E3C30A" w14:textId="24ECB7F5" w:rsidR="00CA3F0D" w:rsidRDefault="00B27950" w:rsidP="00C476C4">
      <w:pPr>
        <w:rPr>
          <w:b/>
        </w:rPr>
      </w:pPr>
      <w:r w:rsidRPr="00B27950">
        <w:rPr>
          <w:b/>
        </w:rPr>
        <w:t xml:space="preserve">Proposal </w:t>
      </w:r>
      <w:r w:rsidR="00112020">
        <w:rPr>
          <w:b/>
        </w:rPr>
        <w:t>10</w:t>
      </w:r>
      <w:r w:rsidRPr="00B27950">
        <w:rPr>
          <w:b/>
        </w:rPr>
        <w:t xml:space="preserve">: In EN-DC, for </w:t>
      </w:r>
      <w:bookmarkStart w:id="9" w:name="_Hlk16749227"/>
      <w:r w:rsidRPr="00B27950">
        <w:rPr>
          <w:b/>
        </w:rPr>
        <w:t xml:space="preserve">support of IPSec tunnels establishment ahead of bearer establishment between </w:t>
      </w:r>
      <w:proofErr w:type="spellStart"/>
      <w:r w:rsidRPr="00B27950">
        <w:rPr>
          <w:b/>
        </w:rPr>
        <w:t>MeNB</w:t>
      </w:r>
      <w:proofErr w:type="spellEnd"/>
      <w:r w:rsidRPr="00B27950">
        <w:rPr>
          <w:b/>
        </w:rPr>
        <w:t xml:space="preserve"> and </w:t>
      </w:r>
      <w:proofErr w:type="spellStart"/>
      <w:r w:rsidRPr="00B27950">
        <w:rPr>
          <w:b/>
        </w:rPr>
        <w:t>SgNB</w:t>
      </w:r>
      <w:proofErr w:type="spellEnd"/>
      <w:r w:rsidRPr="00B27950">
        <w:rPr>
          <w:b/>
        </w:rPr>
        <w:t xml:space="preserve">-DU, it is proposed to </w:t>
      </w:r>
      <w:r w:rsidR="00581E38">
        <w:rPr>
          <w:b/>
        </w:rPr>
        <w:t>ex</w:t>
      </w:r>
      <w:r w:rsidR="00802A1B">
        <w:rPr>
          <w:b/>
        </w:rPr>
        <w:t>c</w:t>
      </w:r>
      <w:r w:rsidR="00581E38">
        <w:rPr>
          <w:b/>
        </w:rPr>
        <w:t>hange</w:t>
      </w:r>
      <w:r w:rsidRPr="00B27950">
        <w:rPr>
          <w:b/>
        </w:rPr>
        <w:t xml:space="preserve"> the IPSec address (outer address equivalent to the NGAP defined IP-Sec Transport Layer Address IE)</w:t>
      </w:r>
      <w:r w:rsidR="00AD1B8B">
        <w:rPr>
          <w:b/>
        </w:rPr>
        <w:t xml:space="preserve"> </w:t>
      </w:r>
      <w:r w:rsidR="00581E38">
        <w:rPr>
          <w:b/>
        </w:rPr>
        <w:t xml:space="preserve">of </w:t>
      </w:r>
      <w:proofErr w:type="spellStart"/>
      <w:r w:rsidR="00581E38" w:rsidRPr="00427409">
        <w:rPr>
          <w:b/>
        </w:rPr>
        <w:t>MeNB</w:t>
      </w:r>
      <w:proofErr w:type="spellEnd"/>
      <w:r w:rsidR="00581E38" w:rsidRPr="00427409">
        <w:rPr>
          <w:b/>
        </w:rPr>
        <w:t xml:space="preserve"> and </w:t>
      </w:r>
      <w:proofErr w:type="spellStart"/>
      <w:r w:rsidR="00581E38" w:rsidRPr="00427409">
        <w:rPr>
          <w:b/>
        </w:rPr>
        <w:t>SgNB</w:t>
      </w:r>
      <w:proofErr w:type="spellEnd"/>
      <w:r w:rsidRPr="00B27950">
        <w:rPr>
          <w:b/>
        </w:rPr>
        <w:t xml:space="preserve"> via the X2: EN-DC X2 SETUP REQUEST, X2: EN-DC X2 SETUP RESPONSE, X2: EN-DC CONFIGURATION UPDATE, </w:t>
      </w:r>
      <w:r w:rsidR="00581E38" w:rsidRPr="00581E38">
        <w:rPr>
          <w:b/>
        </w:rPr>
        <w:t>X2: EN-DC CONFIGURATION UPDATE ACKNOWLEDGE</w:t>
      </w:r>
      <w:r w:rsidR="00581E38">
        <w:rPr>
          <w:b/>
        </w:rPr>
        <w:t>,</w:t>
      </w:r>
      <w:r w:rsidR="00581E38" w:rsidRPr="00581E38">
        <w:rPr>
          <w:b/>
        </w:rPr>
        <w:t xml:space="preserve"> </w:t>
      </w:r>
      <w:r w:rsidR="00581E38" w:rsidRPr="00B27950">
        <w:rPr>
          <w:b/>
        </w:rPr>
        <w:t>F1 SETUP RE</w:t>
      </w:r>
      <w:r w:rsidR="00581E38">
        <w:rPr>
          <w:b/>
        </w:rPr>
        <w:t xml:space="preserve">QUEST, </w:t>
      </w:r>
      <w:r w:rsidRPr="00B27950">
        <w:rPr>
          <w:b/>
        </w:rPr>
        <w:t>F1 SETUP RESPONSE</w:t>
      </w:r>
      <w:r w:rsidR="00581E38">
        <w:rPr>
          <w:b/>
        </w:rPr>
        <w:t xml:space="preserve">, </w:t>
      </w:r>
      <w:r w:rsidR="00581E38" w:rsidRPr="00B27950">
        <w:rPr>
          <w:b/>
        </w:rPr>
        <w:t>F1:</w:t>
      </w:r>
      <w:r w:rsidR="003549FE">
        <w:rPr>
          <w:b/>
        </w:rPr>
        <w:t xml:space="preserve"> </w:t>
      </w:r>
      <w:r w:rsidR="00581E38" w:rsidRPr="00B27950">
        <w:rPr>
          <w:b/>
        </w:rPr>
        <w:t>GNB-</w:t>
      </w:r>
      <w:r w:rsidR="00581E38">
        <w:rPr>
          <w:b/>
        </w:rPr>
        <w:t>D</w:t>
      </w:r>
      <w:r w:rsidR="00581E38" w:rsidRPr="00B27950">
        <w:rPr>
          <w:b/>
        </w:rPr>
        <w:t>U CONFIGURATION UPDATE</w:t>
      </w:r>
      <w:r w:rsidRPr="00B27950">
        <w:rPr>
          <w:b/>
        </w:rPr>
        <w:t xml:space="preserve"> and F1: GNB-CU CONFIGURATION UPDATE messages</w:t>
      </w:r>
      <w:bookmarkEnd w:id="9"/>
      <w:r w:rsidR="00581E38">
        <w:rPr>
          <w:b/>
        </w:rPr>
        <w:t>.</w:t>
      </w:r>
    </w:p>
    <w:p w14:paraId="31971010" w14:textId="77777777" w:rsidR="0051326A" w:rsidRDefault="0051326A" w:rsidP="0051326A"/>
    <w:p w14:paraId="4EED4622" w14:textId="5B809557" w:rsidR="00C476C4" w:rsidRDefault="00C476C4" w:rsidP="004F7E9F">
      <w:r>
        <w:t>Likewise, for MR-DC scenarios similar procedures would be needed, with the only difference that the IPSec addresses of the MN would need to be signalled to the SN via the</w:t>
      </w:r>
      <w:r w:rsidR="00CA3F0D">
        <w:t xml:space="preserve"> </w:t>
      </w:r>
      <w:proofErr w:type="spellStart"/>
      <w:r w:rsidR="00CA3F0D">
        <w:t>Xn</w:t>
      </w:r>
      <w:proofErr w:type="spellEnd"/>
      <w:r w:rsidR="00B11DA3">
        <w:t xml:space="preserve">. For the case of on the fly IPSec establishment </w:t>
      </w:r>
      <w:bookmarkStart w:id="10" w:name="_Hlk12959504"/>
      <w:r w:rsidR="00B11DA3">
        <w:t xml:space="preserve">the </w:t>
      </w:r>
      <w:r w:rsidR="002D7439">
        <w:t xml:space="preserve">MN and SN exchange </w:t>
      </w:r>
      <w:r w:rsidR="00B11DA3">
        <w:t>IPSec address over</w:t>
      </w:r>
      <w:bookmarkEnd w:id="10"/>
      <w:r w:rsidR="00CA3F0D">
        <w:t xml:space="preserve"> S-NODE ADDITION REQUEST, </w:t>
      </w:r>
      <w:proofErr w:type="spellStart"/>
      <w:r w:rsidR="00826DD0" w:rsidRPr="00826DD0">
        <w:t>Xn</w:t>
      </w:r>
      <w:proofErr w:type="spellEnd"/>
      <w:r w:rsidR="00826DD0" w:rsidRPr="00826DD0">
        <w:t>: S-NODE ADDITION RESPONSE</w:t>
      </w:r>
      <w:proofErr w:type="gramStart"/>
      <w:r w:rsidR="00826DD0" w:rsidRPr="00826DD0">
        <w:t>, ,</w:t>
      </w:r>
      <w:proofErr w:type="gramEnd"/>
      <w:r w:rsidR="00826DD0" w:rsidRPr="00826DD0">
        <w:t xml:space="preserve"> </w:t>
      </w:r>
      <w:r w:rsidR="00CA3F0D" w:rsidRPr="004C0320">
        <w:rPr>
          <w:rFonts w:cs="Arial"/>
          <w:lang w:eastAsia="ja-JP"/>
        </w:rPr>
        <w:t>F1: UE CONTEXT SETUP REQUES</w:t>
      </w:r>
      <w:r w:rsidR="00CA3F0D">
        <w:rPr>
          <w:rFonts w:cs="Arial"/>
          <w:lang w:eastAsia="ja-JP"/>
        </w:rPr>
        <w:t>T</w:t>
      </w:r>
      <w:r w:rsidR="00112020">
        <w:rPr>
          <w:rFonts w:cs="Arial"/>
          <w:lang w:eastAsia="ja-JP"/>
        </w:rPr>
        <w:t xml:space="preserve"> and</w:t>
      </w:r>
      <w:r w:rsidR="00826DD0" w:rsidRPr="00826DD0">
        <w:rPr>
          <w:rFonts w:cs="Arial"/>
          <w:lang w:eastAsia="ja-JP"/>
        </w:rPr>
        <w:t xml:space="preserve">F1: UE CONTEXT SETUP </w:t>
      </w:r>
      <w:proofErr w:type="spellStart"/>
      <w:r w:rsidR="00826DD0" w:rsidRPr="00826DD0">
        <w:rPr>
          <w:rFonts w:cs="Arial"/>
          <w:lang w:eastAsia="ja-JP"/>
        </w:rPr>
        <w:t>RESPONSE</w:t>
      </w:r>
      <w:r w:rsidR="00826DD0">
        <w:rPr>
          <w:rFonts w:cs="Arial"/>
          <w:lang w:eastAsia="ja-JP"/>
        </w:rPr>
        <w:t>message</w:t>
      </w:r>
      <w:proofErr w:type="spellEnd"/>
      <w:r w:rsidR="00826DD0">
        <w:rPr>
          <w:rFonts w:cs="Arial"/>
          <w:lang w:eastAsia="ja-JP"/>
        </w:rPr>
        <w:t xml:space="preserve"> </w:t>
      </w:r>
      <w:r w:rsidR="00A828FF">
        <w:rPr>
          <w:rFonts w:cs="Arial"/>
          <w:lang w:eastAsia="ja-JP"/>
        </w:rPr>
        <w:t>.</w:t>
      </w:r>
    </w:p>
    <w:p w14:paraId="6CF44BD1" w14:textId="74437CFE" w:rsidR="00B11DA3" w:rsidRDefault="00CA3F0D" w:rsidP="00B11DA3">
      <w:pPr>
        <w:rPr>
          <w:b/>
        </w:rPr>
      </w:pPr>
      <w:r w:rsidRPr="007755B8">
        <w:rPr>
          <w:b/>
        </w:rPr>
        <w:t xml:space="preserve">Proposal </w:t>
      </w:r>
      <w:r w:rsidR="00CF78C0">
        <w:rPr>
          <w:b/>
        </w:rPr>
        <w:t>1</w:t>
      </w:r>
      <w:r w:rsidR="00112020">
        <w:rPr>
          <w:b/>
        </w:rPr>
        <w:t>1</w:t>
      </w:r>
      <w:r w:rsidRPr="007755B8">
        <w:rPr>
          <w:b/>
        </w:rPr>
        <w:t>:</w:t>
      </w:r>
      <w:r>
        <w:t xml:space="preserve"> </w:t>
      </w:r>
      <w:r w:rsidRPr="00C476C4">
        <w:rPr>
          <w:b/>
        </w:rPr>
        <w:t xml:space="preserve">In </w:t>
      </w:r>
      <w:r>
        <w:rPr>
          <w:b/>
        </w:rPr>
        <w:t>MR</w:t>
      </w:r>
      <w:r w:rsidRPr="00C476C4">
        <w:rPr>
          <w:b/>
        </w:rPr>
        <w:t xml:space="preserve">-DC, for support of IPSec tunnels establishment </w:t>
      </w:r>
      <w:r>
        <w:rPr>
          <w:b/>
        </w:rPr>
        <w:t>at</w:t>
      </w:r>
      <w:r w:rsidRPr="00C476C4">
        <w:rPr>
          <w:b/>
        </w:rPr>
        <w:t xml:space="preserve"> bearer establishment between M</w:t>
      </w:r>
      <w:r>
        <w:rPr>
          <w:b/>
        </w:rPr>
        <w:t>N</w:t>
      </w:r>
      <w:r w:rsidRPr="00C476C4">
        <w:rPr>
          <w:b/>
        </w:rPr>
        <w:t xml:space="preserve"> </w:t>
      </w:r>
      <w:r w:rsidRPr="00CA3F0D">
        <w:rPr>
          <w:b/>
        </w:rPr>
        <w:t xml:space="preserve">and SN, it is proposed </w:t>
      </w:r>
      <w:r w:rsidR="002D7439" w:rsidRPr="002D7439">
        <w:rPr>
          <w:b/>
        </w:rPr>
        <w:t>to exchange the IPSec Address (outer address equivalent to the NGAP defined IP-Sec Transport Layer Address IE)  of MN and SN via the X</w:t>
      </w:r>
      <w:r w:rsidR="002D7439">
        <w:rPr>
          <w:b/>
        </w:rPr>
        <w:t>n</w:t>
      </w:r>
      <w:r w:rsidR="002D7439" w:rsidRPr="002D7439">
        <w:rPr>
          <w:b/>
        </w:rPr>
        <w:t>: S</w:t>
      </w:r>
      <w:r w:rsidR="002D7439">
        <w:rPr>
          <w:b/>
        </w:rPr>
        <w:t>-NODE</w:t>
      </w:r>
      <w:r w:rsidR="002D7439" w:rsidRPr="002D7439">
        <w:rPr>
          <w:b/>
        </w:rPr>
        <w:t xml:space="preserve"> ADDITION REQUEST, </w:t>
      </w:r>
      <w:bookmarkStart w:id="11" w:name="_Hlk16749615"/>
      <w:proofErr w:type="spellStart"/>
      <w:r w:rsidR="002D7439" w:rsidRPr="002D7439">
        <w:rPr>
          <w:b/>
        </w:rPr>
        <w:t>X</w:t>
      </w:r>
      <w:r w:rsidR="002D7439">
        <w:rPr>
          <w:b/>
        </w:rPr>
        <w:t>n</w:t>
      </w:r>
      <w:proofErr w:type="spellEnd"/>
      <w:r w:rsidR="002D7439" w:rsidRPr="002D7439">
        <w:rPr>
          <w:b/>
        </w:rPr>
        <w:t>: S</w:t>
      </w:r>
      <w:r w:rsidR="002D7439">
        <w:rPr>
          <w:b/>
        </w:rPr>
        <w:t>-NODE</w:t>
      </w:r>
      <w:r w:rsidR="002D7439" w:rsidRPr="002D7439">
        <w:rPr>
          <w:b/>
        </w:rPr>
        <w:t xml:space="preserve"> ADDITION R</w:t>
      </w:r>
      <w:r w:rsidR="002D7439">
        <w:rPr>
          <w:b/>
        </w:rPr>
        <w:t>E</w:t>
      </w:r>
      <w:r w:rsidR="006A7F85">
        <w:rPr>
          <w:b/>
        </w:rPr>
        <w:t>QUEST ACKNOWLEDGE</w:t>
      </w:r>
      <w:r w:rsidR="002D7439">
        <w:rPr>
          <w:b/>
        </w:rPr>
        <w:t>,</w:t>
      </w:r>
      <w:r w:rsidR="002D7439" w:rsidRPr="002D7439">
        <w:rPr>
          <w:b/>
        </w:rPr>
        <w:t xml:space="preserve"> </w:t>
      </w:r>
      <w:bookmarkEnd w:id="11"/>
      <w:r w:rsidR="002D7439" w:rsidRPr="002D7439">
        <w:rPr>
          <w:b/>
        </w:rPr>
        <w:t>F1: UE CONTEXT SETUP REQUEST</w:t>
      </w:r>
      <w:r w:rsidR="00112020">
        <w:rPr>
          <w:b/>
        </w:rPr>
        <w:t xml:space="preserve"> and</w:t>
      </w:r>
      <w:r w:rsidR="002D7439" w:rsidRPr="002D7439">
        <w:rPr>
          <w:b/>
        </w:rPr>
        <w:t xml:space="preserve"> F1: UE CONTEXT SETUP RESPONSE</w:t>
      </w:r>
      <w:r w:rsidR="00112020">
        <w:rPr>
          <w:b/>
        </w:rPr>
        <w:t xml:space="preserve"> </w:t>
      </w:r>
      <w:r w:rsidRPr="00CA3F0D">
        <w:rPr>
          <w:b/>
        </w:rPr>
        <w:t>messages</w:t>
      </w:r>
      <w:r w:rsidR="008F10DE">
        <w:rPr>
          <w:b/>
        </w:rPr>
        <w:t>.</w:t>
      </w:r>
    </w:p>
    <w:p w14:paraId="250F2672" w14:textId="360DB2E9" w:rsidR="00B11DA3" w:rsidRDefault="00B11DA3" w:rsidP="00B11DA3">
      <w:pPr>
        <w:rPr>
          <w:b/>
        </w:rPr>
      </w:pPr>
      <w:r w:rsidRPr="008F10DE">
        <w:t xml:space="preserve">For the case of a priori IPSec setup on the other hand the IPSec address would need to be signalled over </w:t>
      </w:r>
      <w:proofErr w:type="spellStart"/>
      <w:r w:rsidRPr="008F10DE">
        <w:t>Xn</w:t>
      </w:r>
      <w:proofErr w:type="spellEnd"/>
      <w:r w:rsidRPr="008F10DE">
        <w:t xml:space="preserve"> via the </w:t>
      </w:r>
      <w:proofErr w:type="spellStart"/>
      <w:r w:rsidRPr="008F10DE">
        <w:t>Xn</w:t>
      </w:r>
      <w:proofErr w:type="spellEnd"/>
      <w:r w:rsidRPr="008F10DE">
        <w:t xml:space="preserve"> SETUP REQUEST and </w:t>
      </w:r>
      <w:proofErr w:type="spellStart"/>
      <w:r w:rsidRPr="008F10DE">
        <w:t>Xn</w:t>
      </w:r>
      <w:proofErr w:type="spellEnd"/>
      <w:r w:rsidRPr="008F10DE">
        <w:t xml:space="preserve"> SETUP RESPONSE and </w:t>
      </w:r>
      <w:bookmarkStart w:id="12" w:name="_Hlk16749377"/>
      <w:r w:rsidRPr="008F10DE">
        <w:t xml:space="preserve">NG-RAN NODE </w:t>
      </w:r>
      <w:bookmarkEnd w:id="12"/>
      <w:r w:rsidRPr="008F10DE">
        <w:t xml:space="preserve">CONFIGURATION UPDATE, </w:t>
      </w:r>
      <w:r w:rsidR="00826DD0" w:rsidRPr="00826DD0">
        <w:t>NG-RAN NODE CONFIGURATION UPDATE ACKNOWLEDGE</w:t>
      </w:r>
      <w:r w:rsidR="00826DD0">
        <w:t>,</w:t>
      </w:r>
      <w:r w:rsidR="00826DD0" w:rsidRPr="00826DD0">
        <w:t xml:space="preserve"> F1 SETUP REQUEST</w:t>
      </w:r>
      <w:r w:rsidR="00826DD0">
        <w:t>,</w:t>
      </w:r>
      <w:r w:rsidR="00826DD0" w:rsidRPr="00826DD0">
        <w:t xml:space="preserve"> </w:t>
      </w:r>
      <w:r w:rsidRPr="008F10DE">
        <w:t>F1 SETUP RESPONSE</w:t>
      </w:r>
      <w:r w:rsidR="00826DD0">
        <w:t xml:space="preserve">, </w:t>
      </w:r>
      <w:r w:rsidR="00826DD0" w:rsidRPr="00826DD0">
        <w:t>F1: GNB-DU CONFIGURATION UPDATE</w:t>
      </w:r>
      <w:r w:rsidRPr="008F10DE">
        <w:t xml:space="preserve"> and F1: GNB-CU CONFIGURATION UPDATE messages.</w:t>
      </w:r>
    </w:p>
    <w:p w14:paraId="17FAE935" w14:textId="2D192E29" w:rsidR="00B11DA3" w:rsidRPr="00C476C4" w:rsidRDefault="00B11DA3" w:rsidP="00B11DA3">
      <w:pPr>
        <w:rPr>
          <w:b/>
        </w:rPr>
      </w:pPr>
      <w:r w:rsidRPr="007755B8">
        <w:rPr>
          <w:b/>
        </w:rPr>
        <w:lastRenderedPageBreak/>
        <w:t xml:space="preserve">Proposal </w:t>
      </w:r>
      <w:r w:rsidR="00CD1E20">
        <w:rPr>
          <w:b/>
        </w:rPr>
        <w:t>1</w:t>
      </w:r>
      <w:r w:rsidR="00112020">
        <w:rPr>
          <w:b/>
        </w:rPr>
        <w:t>2</w:t>
      </w:r>
      <w:r w:rsidRPr="007755B8">
        <w:rPr>
          <w:b/>
        </w:rPr>
        <w:t>:</w:t>
      </w:r>
      <w:r>
        <w:t xml:space="preserve"> </w:t>
      </w:r>
      <w:r w:rsidRPr="00C476C4">
        <w:rPr>
          <w:b/>
        </w:rPr>
        <w:t xml:space="preserve">In </w:t>
      </w:r>
      <w:r>
        <w:rPr>
          <w:b/>
        </w:rPr>
        <w:t>MR</w:t>
      </w:r>
      <w:r w:rsidRPr="00C476C4">
        <w:rPr>
          <w:b/>
        </w:rPr>
        <w:t>-DC, for support of IPSec tunnels establishment ahead of bearer establishment between M</w:t>
      </w:r>
      <w:r>
        <w:rPr>
          <w:b/>
        </w:rPr>
        <w:t>N</w:t>
      </w:r>
      <w:r w:rsidRPr="00C476C4">
        <w:rPr>
          <w:b/>
        </w:rPr>
        <w:t xml:space="preserve"> and S</w:t>
      </w:r>
      <w:r>
        <w:rPr>
          <w:b/>
        </w:rPr>
        <w:t>N</w:t>
      </w:r>
      <w:r w:rsidRPr="00C476C4">
        <w:rPr>
          <w:b/>
        </w:rPr>
        <w:t xml:space="preserve">, it is proposed to </w:t>
      </w:r>
      <w:r w:rsidR="00CF5AF3">
        <w:rPr>
          <w:b/>
        </w:rPr>
        <w:t xml:space="preserve">exchange </w:t>
      </w:r>
      <w:r w:rsidR="00CF5AF3" w:rsidRPr="00CF5AF3">
        <w:rPr>
          <w:b/>
        </w:rPr>
        <w:t>the IPSec addres</w:t>
      </w:r>
      <w:r w:rsidR="00CF5AF3">
        <w:rPr>
          <w:b/>
        </w:rPr>
        <w:t>s</w:t>
      </w:r>
      <w:r w:rsidR="00CF5AF3" w:rsidRPr="00CF5AF3">
        <w:rPr>
          <w:b/>
        </w:rPr>
        <w:t xml:space="preserve"> (outer addresses equivalent to the NGAP defined IP-Sec Transport Layer Address IE)</w:t>
      </w:r>
      <w:r w:rsidR="00CF5AF3">
        <w:rPr>
          <w:b/>
        </w:rPr>
        <w:t xml:space="preserve"> </w:t>
      </w:r>
      <w:r w:rsidR="00CF5AF3" w:rsidRPr="00CF5AF3">
        <w:rPr>
          <w:b/>
        </w:rPr>
        <w:t>of MN and SN via the X</w:t>
      </w:r>
      <w:r w:rsidR="00CF5AF3">
        <w:rPr>
          <w:b/>
        </w:rPr>
        <w:t>n</w:t>
      </w:r>
      <w:r w:rsidR="00CF5AF3" w:rsidRPr="00CF5AF3">
        <w:rPr>
          <w:b/>
        </w:rPr>
        <w:t xml:space="preserve">: </w:t>
      </w:r>
      <w:proofErr w:type="spellStart"/>
      <w:r w:rsidR="00CF5AF3">
        <w:rPr>
          <w:b/>
        </w:rPr>
        <w:t>Xn</w:t>
      </w:r>
      <w:proofErr w:type="spellEnd"/>
      <w:r w:rsidR="00CF5AF3" w:rsidRPr="00CF5AF3">
        <w:rPr>
          <w:b/>
        </w:rPr>
        <w:t xml:space="preserve"> SETUP REQUEST, </w:t>
      </w:r>
      <w:proofErr w:type="spellStart"/>
      <w:r w:rsidR="00CF5AF3" w:rsidRPr="00CF5AF3">
        <w:rPr>
          <w:b/>
        </w:rPr>
        <w:t>X</w:t>
      </w:r>
      <w:r w:rsidR="006A7F85">
        <w:rPr>
          <w:b/>
        </w:rPr>
        <w:t>n</w:t>
      </w:r>
      <w:proofErr w:type="spellEnd"/>
      <w:r w:rsidR="00CF5AF3" w:rsidRPr="00CF5AF3">
        <w:rPr>
          <w:b/>
        </w:rPr>
        <w:t xml:space="preserve">: </w:t>
      </w:r>
      <w:proofErr w:type="spellStart"/>
      <w:r w:rsidR="00CF5AF3" w:rsidRPr="00CF5AF3">
        <w:rPr>
          <w:b/>
        </w:rPr>
        <w:t>X</w:t>
      </w:r>
      <w:r w:rsidR="00CF5AF3">
        <w:rPr>
          <w:b/>
        </w:rPr>
        <w:t>n</w:t>
      </w:r>
      <w:proofErr w:type="spellEnd"/>
      <w:r w:rsidR="00CF5AF3" w:rsidRPr="00CF5AF3">
        <w:rPr>
          <w:b/>
        </w:rPr>
        <w:t xml:space="preserve"> SETUP RESPONSE, </w:t>
      </w:r>
      <w:proofErr w:type="spellStart"/>
      <w:r w:rsidR="00CF5AF3" w:rsidRPr="00CF5AF3">
        <w:rPr>
          <w:b/>
        </w:rPr>
        <w:t>X</w:t>
      </w:r>
      <w:r w:rsidR="00CF5AF3">
        <w:rPr>
          <w:b/>
        </w:rPr>
        <w:t>n</w:t>
      </w:r>
      <w:proofErr w:type="spellEnd"/>
      <w:r w:rsidR="00CF5AF3" w:rsidRPr="00CF5AF3">
        <w:rPr>
          <w:b/>
        </w:rPr>
        <w:t xml:space="preserve">: NG-RAN NODE CONFIGURATION UPDATE, </w:t>
      </w:r>
      <w:proofErr w:type="spellStart"/>
      <w:r w:rsidR="00CF5AF3" w:rsidRPr="00CF5AF3">
        <w:rPr>
          <w:b/>
        </w:rPr>
        <w:t>X</w:t>
      </w:r>
      <w:r w:rsidR="00CF5AF3">
        <w:rPr>
          <w:b/>
        </w:rPr>
        <w:t>n</w:t>
      </w:r>
      <w:proofErr w:type="spellEnd"/>
      <w:r w:rsidR="00CF5AF3" w:rsidRPr="00CF5AF3">
        <w:rPr>
          <w:b/>
        </w:rPr>
        <w:t>:</w:t>
      </w:r>
      <w:bookmarkStart w:id="13" w:name="_Hlk16749473"/>
      <w:r w:rsidR="00CF5AF3" w:rsidRPr="00CF5AF3">
        <w:rPr>
          <w:b/>
        </w:rPr>
        <w:t xml:space="preserve"> NG-RAN NODE </w:t>
      </w:r>
      <w:r w:rsidR="00826DD0" w:rsidRPr="00CF5AF3">
        <w:rPr>
          <w:b/>
        </w:rPr>
        <w:t>CONFIGU</w:t>
      </w:r>
      <w:r w:rsidR="00CF5AF3" w:rsidRPr="00CF5AF3">
        <w:rPr>
          <w:b/>
        </w:rPr>
        <w:t>RATION UPDATE ACKNOWLEDGE</w:t>
      </w:r>
      <w:bookmarkEnd w:id="13"/>
      <w:r w:rsidR="00CF5AF3" w:rsidRPr="00CF5AF3">
        <w:rPr>
          <w:b/>
        </w:rPr>
        <w:t xml:space="preserve">, </w:t>
      </w:r>
      <w:bookmarkStart w:id="14" w:name="_Hlk16749492"/>
      <w:r w:rsidR="00CF5AF3" w:rsidRPr="00CF5AF3">
        <w:rPr>
          <w:b/>
        </w:rPr>
        <w:t>F1 SETUP REQUEST</w:t>
      </w:r>
      <w:bookmarkEnd w:id="14"/>
      <w:r w:rsidR="00CF5AF3" w:rsidRPr="00CF5AF3">
        <w:rPr>
          <w:b/>
        </w:rPr>
        <w:t>, F1 SETUP RESPONSE, F1: GNB-DU CONFIGURATION UPDATE and F1: GNB-CU CONFIGURATION UPDATE messages</w:t>
      </w:r>
      <w:bookmarkStart w:id="15" w:name="_Hlk12959684"/>
      <w:r w:rsidRPr="00C476C4">
        <w:rPr>
          <w:b/>
        </w:rPr>
        <w:t xml:space="preserve"> </w:t>
      </w:r>
      <w:bookmarkEnd w:id="15"/>
    </w:p>
    <w:p w14:paraId="20BD0E34" w14:textId="77777777" w:rsidR="00B11DA3" w:rsidRPr="008F10DE" w:rsidRDefault="00B11DA3" w:rsidP="00A368D5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</w:p>
    <w:bookmarkEnd w:id="0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24B5E39A" w:rsidR="00AC58EF" w:rsidRPr="00AC58EF" w:rsidRDefault="00AC58EF" w:rsidP="00A828FF">
      <w:pPr>
        <w:pStyle w:val="Heading3"/>
        <w:numPr>
          <w:ilvl w:val="0"/>
          <w:numId w:val="0"/>
        </w:numPr>
        <w:rPr>
          <w:b/>
        </w:rPr>
      </w:pPr>
      <w:bookmarkStart w:id="16" w:name="_In-sequence_SDU_delivery"/>
      <w:bookmarkEnd w:id="16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issue of IPSec establishment for UP connections over a split RAN architecture has been exposed. </w:t>
      </w:r>
    </w:p>
    <w:p w14:paraId="677BA3A4" w14:textId="7EB354D6" w:rsidR="00826753" w:rsidRDefault="00AC58EF" w:rsidP="00826753">
      <w:r>
        <w:t xml:space="preserve">The paper </w:t>
      </w:r>
      <w:r w:rsidR="00AC41BA">
        <w:t>made the following observations and proposals:</w:t>
      </w:r>
    </w:p>
    <w:p w14:paraId="36D3177E" w14:textId="598AC083" w:rsidR="008F10DE" w:rsidRPr="003C7C12" w:rsidRDefault="008F10DE" w:rsidP="008F10DE">
      <w:r w:rsidRPr="007E1E59">
        <w:rPr>
          <w:b/>
        </w:rPr>
        <w:t>Observation</w:t>
      </w:r>
      <w:r>
        <w:rPr>
          <w:b/>
        </w:rPr>
        <w:t xml:space="preserve"> </w:t>
      </w:r>
      <w:r w:rsidRPr="007E1E59">
        <w:rPr>
          <w:b/>
        </w:rPr>
        <w:t xml:space="preserve">1: </w:t>
      </w:r>
      <w:r w:rsidRPr="003C7C12">
        <w:t>A priori setup of IPSec tunnels raises concerns of lack of capacity at the IPSec termination points</w:t>
      </w:r>
    </w:p>
    <w:p w14:paraId="4552C2D7" w14:textId="77777777" w:rsidR="00CF78C0" w:rsidRPr="00CF78C0" w:rsidRDefault="00CF78C0" w:rsidP="00CF78C0">
      <w:r w:rsidRPr="00F06332">
        <w:rPr>
          <w:b/>
        </w:rPr>
        <w:t xml:space="preserve">Observation 2: </w:t>
      </w:r>
      <w:r w:rsidRPr="003C7C12">
        <w:t xml:space="preserve">Establishment of IPSec tunnels at UP connection setup is needed also in EN-DC configurations, between </w:t>
      </w:r>
      <w:proofErr w:type="spellStart"/>
      <w:r w:rsidRPr="003C7C12">
        <w:t>MeNB</w:t>
      </w:r>
      <w:proofErr w:type="spellEnd"/>
      <w:r w:rsidRPr="003C7C12">
        <w:t xml:space="preserve"> and </w:t>
      </w:r>
      <w:proofErr w:type="spellStart"/>
      <w:r w:rsidRPr="003C7C12">
        <w:t>SgNB</w:t>
      </w:r>
      <w:proofErr w:type="spellEnd"/>
      <w:r w:rsidRPr="003C7C12">
        <w:t>-DU.</w:t>
      </w:r>
    </w:p>
    <w:p w14:paraId="3B0837D5" w14:textId="77777777" w:rsidR="00CF78C0" w:rsidRDefault="00CF78C0" w:rsidP="008F10DE">
      <w:pPr>
        <w:rPr>
          <w:b/>
        </w:rPr>
      </w:pPr>
    </w:p>
    <w:p w14:paraId="7917E842" w14:textId="77777777" w:rsidR="008F10DE" w:rsidRDefault="008F10DE" w:rsidP="008F10DE">
      <w:pPr>
        <w:rPr>
          <w:b/>
        </w:rPr>
      </w:pPr>
      <w:r w:rsidRPr="006C5107">
        <w:rPr>
          <w:b/>
        </w:rPr>
        <w:t xml:space="preserve">Proposal 1: </w:t>
      </w:r>
      <w:r w:rsidRPr="003C7C12">
        <w:t>we propose to support a priori establishment of IPSec tunnels</w:t>
      </w:r>
    </w:p>
    <w:p w14:paraId="43C0807F" w14:textId="77777777" w:rsidR="00CF78C0" w:rsidRPr="003C7C12" w:rsidRDefault="00CF78C0" w:rsidP="00CF78C0">
      <w:r w:rsidRPr="006C5107">
        <w:rPr>
          <w:b/>
        </w:rPr>
        <w:t xml:space="preserve">Proposal </w:t>
      </w:r>
      <w:r>
        <w:rPr>
          <w:b/>
        </w:rPr>
        <w:t>2</w:t>
      </w:r>
      <w:r w:rsidRPr="006C5107">
        <w:rPr>
          <w:b/>
        </w:rPr>
        <w:t xml:space="preserve">: </w:t>
      </w:r>
      <w:r w:rsidRPr="003C7C12">
        <w:t>we propose to support on the fly setup of IPSec tunnels, namely establishment of an IPSec tunnel at the time a DRB between server and client needs to be establishment, to be used between the nodes until removed</w:t>
      </w:r>
    </w:p>
    <w:p w14:paraId="4B0E705D" w14:textId="415EC857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3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-CU-CP signals over the F1: UE CONTEXT SETUP REQUEST message to </w:t>
      </w:r>
      <w:proofErr w:type="spellStart"/>
      <w:r w:rsidRPr="003C7C12">
        <w:t>gNB</w:t>
      </w:r>
      <w:proofErr w:type="spellEnd"/>
      <w:r w:rsidRPr="003C7C12">
        <w:t xml:space="preserve">-DU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03F96CAA" w14:textId="1472E0E0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4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-DU signals over the F1: UE CONTEXT SETUP RESPONSE message to </w:t>
      </w:r>
      <w:proofErr w:type="spellStart"/>
      <w:r w:rsidRPr="003C7C12">
        <w:t>gNB</w:t>
      </w:r>
      <w:proofErr w:type="spellEnd"/>
      <w:r w:rsidRPr="003C7C12">
        <w:t xml:space="preserve">-CU-CP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12CA772C" w14:textId="4374B2CF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5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-CU-UP signals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 xml:space="preserve">Transport Layer Address </w:t>
      </w:r>
      <w:r w:rsidRPr="003C7C12">
        <w:rPr>
          <w:rFonts w:cs="Arial"/>
          <w:lang w:eastAsia="ja-JP"/>
        </w:rPr>
        <w:t xml:space="preserve">IE </w:t>
      </w:r>
      <w:r w:rsidRPr="003C7C12">
        <w:t xml:space="preserve">address to be used for securing DRB traffic to </w:t>
      </w:r>
      <w:proofErr w:type="spellStart"/>
      <w:r w:rsidRPr="003C7C12">
        <w:t>gNB</w:t>
      </w:r>
      <w:proofErr w:type="spellEnd"/>
      <w:r w:rsidRPr="003C7C12">
        <w:t>-CU-</w:t>
      </w:r>
      <w:proofErr w:type="gramStart"/>
      <w:r w:rsidRPr="003C7C12">
        <w:t>CP  and</w:t>
      </w:r>
      <w:proofErr w:type="gramEnd"/>
      <w:r w:rsidRPr="003C7C12">
        <w:t xml:space="preserve"> also receives from </w:t>
      </w:r>
      <w:proofErr w:type="spellStart"/>
      <w:r w:rsidRPr="003C7C12">
        <w:t>gNB</w:t>
      </w:r>
      <w:proofErr w:type="spellEnd"/>
      <w:r w:rsidRPr="003C7C12">
        <w:t xml:space="preserve">-CU-CP  </w:t>
      </w:r>
      <w:r w:rsidRPr="003C7C12">
        <w:rPr>
          <w:bCs/>
        </w:rPr>
        <w:t xml:space="preserve">the </w:t>
      </w:r>
      <w:proofErr w:type="spellStart"/>
      <w:r w:rsidRPr="003C7C12">
        <w:rPr>
          <w:bCs/>
        </w:rPr>
        <w:t>gNB</w:t>
      </w:r>
      <w:proofErr w:type="spellEnd"/>
      <w:r w:rsidRPr="003C7C12">
        <w:rPr>
          <w:bCs/>
        </w:rPr>
        <w:t>-DU IPSec address</w:t>
      </w:r>
      <w:r w:rsidRPr="00CF78C0">
        <w:t xml:space="preserve"> </w:t>
      </w:r>
      <w:r w:rsidRPr="003C7C12">
        <w:t xml:space="preserve">over the E1: BEARER </w:t>
      </w:r>
      <w:r w:rsidR="00021D3C">
        <w:t xml:space="preserve">CONTEXT </w:t>
      </w:r>
      <w:r w:rsidRPr="003C7C12">
        <w:t>SETUP REQUEST</w:t>
      </w:r>
      <w:r w:rsidR="004628E4">
        <w:t xml:space="preserve"> and</w:t>
      </w:r>
      <w:r w:rsidRPr="003C7C12">
        <w:t xml:space="preserve"> E1: BEARER CONTEXT SETUP RESPONSE</w:t>
      </w:r>
      <w:r w:rsidR="002C3314">
        <w:t xml:space="preserve"> </w:t>
      </w:r>
      <w:r w:rsidRPr="003C7C12">
        <w:t>message.</w:t>
      </w:r>
    </w:p>
    <w:p w14:paraId="7C4A9C69" w14:textId="77777777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6</w:t>
      </w:r>
      <w:r w:rsidRPr="00B707BE">
        <w:rPr>
          <w:b/>
        </w:rPr>
        <w:t xml:space="preserve">: it </w:t>
      </w:r>
      <w:r w:rsidRPr="003C7C12">
        <w:t xml:space="preserve">is proposed that the </w:t>
      </w:r>
      <w:proofErr w:type="spellStart"/>
      <w:r w:rsidRPr="003C7C12">
        <w:t>gNB</w:t>
      </w:r>
      <w:proofErr w:type="spellEnd"/>
      <w:r w:rsidRPr="003C7C12">
        <w:t xml:space="preserve">-CU-CP signals over the F1: </w:t>
      </w:r>
      <w:r w:rsidRPr="003C7C12">
        <w:rPr>
          <w:rFonts w:eastAsia="SimSun"/>
        </w:rPr>
        <w:t xml:space="preserve"> F1 SETUP RESPONSE </w:t>
      </w:r>
      <w:r w:rsidRPr="003C7C12">
        <w:t xml:space="preserve">and F1: GNB-CU CONFIGURATION UPDATE messages to </w:t>
      </w:r>
      <w:proofErr w:type="spellStart"/>
      <w:r w:rsidRPr="003C7C12">
        <w:t>gNB</w:t>
      </w:r>
      <w:proofErr w:type="spellEnd"/>
      <w:r w:rsidRPr="003C7C12">
        <w:t xml:space="preserve">-DU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555F68A5" w14:textId="63A3FC09" w:rsidR="00CF78C0" w:rsidRPr="003C7C12" w:rsidRDefault="00CF78C0" w:rsidP="00CF78C0">
      <w:r w:rsidRPr="00B707BE">
        <w:rPr>
          <w:b/>
        </w:rPr>
        <w:t xml:space="preserve">Proposal </w:t>
      </w:r>
      <w:r>
        <w:rPr>
          <w:b/>
        </w:rPr>
        <w:t>7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-DU signals over the F1: F1 SETUP REQUEST and F1: GNB-DU CONFIGURATION UPDATE messages to </w:t>
      </w:r>
      <w:proofErr w:type="spellStart"/>
      <w:r w:rsidRPr="003C7C12">
        <w:t>gNB</w:t>
      </w:r>
      <w:proofErr w:type="spellEnd"/>
      <w:r w:rsidRPr="003C7C12">
        <w:t xml:space="preserve">-CU-CP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>Transport Layer Address</w:t>
      </w:r>
      <w:r w:rsidRPr="003C7C12">
        <w:rPr>
          <w:rFonts w:cs="Arial"/>
          <w:lang w:eastAsia="ja-JP"/>
        </w:rPr>
        <w:t xml:space="preserve"> IE </w:t>
      </w:r>
      <w:r w:rsidRPr="003C7C12">
        <w:t xml:space="preserve">address to be used for securing DRB traffic </w:t>
      </w:r>
    </w:p>
    <w:p w14:paraId="5DE2CC76" w14:textId="488AB3EB" w:rsidR="00CF78C0" w:rsidRDefault="00CF78C0" w:rsidP="00CF78C0">
      <w:r w:rsidRPr="00B707BE">
        <w:rPr>
          <w:b/>
        </w:rPr>
        <w:t xml:space="preserve">Proposal </w:t>
      </w:r>
      <w:r>
        <w:rPr>
          <w:b/>
        </w:rPr>
        <w:t>8</w:t>
      </w:r>
      <w:r w:rsidRPr="00B707BE">
        <w:rPr>
          <w:b/>
        </w:rPr>
        <w:t xml:space="preserve">: </w:t>
      </w:r>
      <w:r w:rsidRPr="003C7C12">
        <w:t xml:space="preserve">it is proposed that the </w:t>
      </w:r>
      <w:proofErr w:type="spellStart"/>
      <w:r w:rsidRPr="003C7C12">
        <w:t>gNB</w:t>
      </w:r>
      <w:proofErr w:type="spellEnd"/>
      <w:r w:rsidRPr="003C7C12">
        <w:t xml:space="preserve">-CU-UP signals the NGAP defined </w:t>
      </w:r>
      <w:r w:rsidRPr="003C7C12">
        <w:rPr>
          <w:rFonts w:cs="Arial"/>
          <w:i/>
          <w:lang w:eastAsia="ja-JP"/>
        </w:rPr>
        <w:t>IP-Sec</w:t>
      </w:r>
      <w:r w:rsidRPr="003C7C12">
        <w:rPr>
          <w:rFonts w:cs="Arial"/>
          <w:lang w:eastAsia="ja-JP"/>
        </w:rPr>
        <w:t xml:space="preserve"> </w:t>
      </w:r>
      <w:r w:rsidRPr="003C7C12">
        <w:rPr>
          <w:rFonts w:cs="Arial"/>
          <w:i/>
          <w:lang w:eastAsia="ja-JP"/>
        </w:rPr>
        <w:t xml:space="preserve">Transport Layer Address </w:t>
      </w:r>
      <w:r w:rsidRPr="003C7C12">
        <w:rPr>
          <w:rFonts w:cs="Arial"/>
          <w:lang w:eastAsia="ja-JP"/>
        </w:rPr>
        <w:t xml:space="preserve">IE </w:t>
      </w:r>
      <w:r w:rsidRPr="003C7C12">
        <w:t xml:space="preserve">address to be used for securing DRB traffic to </w:t>
      </w:r>
      <w:proofErr w:type="spellStart"/>
      <w:r w:rsidRPr="003C7C12">
        <w:t>gNB</w:t>
      </w:r>
      <w:proofErr w:type="spellEnd"/>
      <w:r w:rsidRPr="003C7C12">
        <w:t xml:space="preserve">-CU-CP  and also receives from </w:t>
      </w:r>
      <w:proofErr w:type="spellStart"/>
      <w:r w:rsidRPr="003C7C12">
        <w:t>gNB</w:t>
      </w:r>
      <w:proofErr w:type="spellEnd"/>
      <w:r w:rsidRPr="003C7C12">
        <w:t xml:space="preserve">-CU-CP  </w:t>
      </w:r>
      <w:r w:rsidRPr="003C7C12">
        <w:rPr>
          <w:bCs/>
        </w:rPr>
        <w:t xml:space="preserve">the </w:t>
      </w:r>
      <w:proofErr w:type="spellStart"/>
      <w:r w:rsidRPr="003C7C12">
        <w:rPr>
          <w:bCs/>
        </w:rPr>
        <w:t>gNB</w:t>
      </w:r>
      <w:proofErr w:type="spellEnd"/>
      <w:r w:rsidRPr="003C7C12">
        <w:rPr>
          <w:bCs/>
        </w:rPr>
        <w:t>-DU IPSec address</w:t>
      </w:r>
      <w:r w:rsidRPr="00CF78C0">
        <w:t xml:space="preserve"> </w:t>
      </w:r>
      <w:r w:rsidRPr="003C7C12">
        <w:t xml:space="preserve">over the E1: </w:t>
      </w:r>
      <w:r w:rsidRPr="003C7C12">
        <w:rPr>
          <w:rFonts w:eastAsia="SimSun"/>
        </w:rPr>
        <w:t xml:space="preserve">GNB-CU-UP E1 SETUP REQUEST, GNB-CU-UP E1 SETUP RESPONSE, GNB-CU-CP E1 SETUP REQUEST, </w:t>
      </w:r>
      <w:r w:rsidRPr="003C7C12">
        <w:t>GNB-CU-CP E1 SETUP RESPONSE, GNB-CU-CP CONFIGURATION UPDATE</w:t>
      </w:r>
      <w:r w:rsidRPr="003C7C12">
        <w:rPr>
          <w:rFonts w:eastAsia="SimSun"/>
        </w:rPr>
        <w:t xml:space="preserve"> </w:t>
      </w:r>
      <w:r w:rsidRPr="003C7C12">
        <w:t>and GNB-CU-UP CONFIGURATION UPDATE messages.</w:t>
      </w:r>
    </w:p>
    <w:p w14:paraId="04ABD1FA" w14:textId="7079F712" w:rsidR="00112020" w:rsidRDefault="00112020" w:rsidP="00112020">
      <w:pPr>
        <w:rPr>
          <w:b/>
        </w:rPr>
      </w:pPr>
      <w:r w:rsidRPr="00C476C4">
        <w:rPr>
          <w:b/>
        </w:rPr>
        <w:t xml:space="preserve">Proposal </w:t>
      </w:r>
      <w:r>
        <w:rPr>
          <w:b/>
        </w:rPr>
        <w:t>9</w:t>
      </w:r>
      <w:r w:rsidRPr="00C476C4">
        <w:rPr>
          <w:b/>
        </w:rPr>
        <w:t xml:space="preserve">: </w:t>
      </w:r>
      <w:r w:rsidRPr="00433180">
        <w:rPr>
          <w:bCs/>
        </w:rPr>
        <w:t xml:space="preserve">In EN-DC, for support of IPSec tunnels establishment at bearer establishment between </w:t>
      </w:r>
      <w:proofErr w:type="spellStart"/>
      <w:r w:rsidRPr="00433180">
        <w:rPr>
          <w:bCs/>
        </w:rPr>
        <w:t>MeNB</w:t>
      </w:r>
      <w:proofErr w:type="spellEnd"/>
      <w:r w:rsidRPr="00433180">
        <w:rPr>
          <w:bCs/>
        </w:rPr>
        <w:t xml:space="preserve"> and </w:t>
      </w:r>
      <w:proofErr w:type="spellStart"/>
      <w:r w:rsidRPr="00433180">
        <w:rPr>
          <w:bCs/>
        </w:rPr>
        <w:t>SgNB</w:t>
      </w:r>
      <w:proofErr w:type="spellEnd"/>
      <w:r w:rsidRPr="00433180">
        <w:rPr>
          <w:bCs/>
        </w:rPr>
        <w:t xml:space="preserve">-DU, it is proposed to exchange the  IPSec Address (outer address equivalent to the NGAP defined </w:t>
      </w:r>
      <w:r w:rsidRPr="00433180">
        <w:rPr>
          <w:rFonts w:cs="Arial"/>
          <w:bCs/>
          <w:i/>
          <w:lang w:eastAsia="ja-JP"/>
        </w:rPr>
        <w:t>IP-Sec</w:t>
      </w:r>
      <w:r w:rsidRPr="00433180">
        <w:rPr>
          <w:rFonts w:cs="Arial"/>
          <w:bCs/>
          <w:lang w:eastAsia="ja-JP"/>
        </w:rPr>
        <w:t xml:space="preserve"> </w:t>
      </w:r>
      <w:r w:rsidRPr="00433180">
        <w:rPr>
          <w:rFonts w:cs="Arial"/>
          <w:bCs/>
          <w:i/>
          <w:lang w:eastAsia="ja-JP"/>
        </w:rPr>
        <w:t>Transport Layer Address</w:t>
      </w:r>
      <w:r w:rsidRPr="00433180">
        <w:rPr>
          <w:rFonts w:cs="Arial"/>
          <w:bCs/>
          <w:lang w:eastAsia="ja-JP"/>
        </w:rPr>
        <w:t xml:space="preserve"> IE</w:t>
      </w:r>
      <w:r w:rsidRPr="00433180">
        <w:rPr>
          <w:bCs/>
        </w:rPr>
        <w:t xml:space="preserve">)  of </w:t>
      </w:r>
      <w:proofErr w:type="spellStart"/>
      <w:r w:rsidRPr="00433180">
        <w:rPr>
          <w:bCs/>
        </w:rPr>
        <w:t>MeNB</w:t>
      </w:r>
      <w:proofErr w:type="spellEnd"/>
      <w:r w:rsidRPr="00433180">
        <w:rPr>
          <w:bCs/>
        </w:rPr>
        <w:t xml:space="preserve"> and </w:t>
      </w:r>
      <w:proofErr w:type="spellStart"/>
      <w:r w:rsidRPr="00433180">
        <w:rPr>
          <w:bCs/>
        </w:rPr>
        <w:t>SgNB</w:t>
      </w:r>
      <w:proofErr w:type="spellEnd"/>
      <w:r w:rsidRPr="00433180">
        <w:rPr>
          <w:bCs/>
        </w:rPr>
        <w:t xml:space="preserve">  via the </w:t>
      </w:r>
      <w:r w:rsidRPr="00433180">
        <w:rPr>
          <w:rFonts w:cs="Arial"/>
          <w:bCs/>
          <w:lang w:eastAsia="ja-JP"/>
        </w:rPr>
        <w:t>X2: SGNB ADDITION REQUEST, X2: SGNB ADDITION RE</w:t>
      </w:r>
      <w:r w:rsidR="00021D3C">
        <w:rPr>
          <w:rFonts w:cs="Arial"/>
          <w:bCs/>
          <w:lang w:eastAsia="ja-JP"/>
        </w:rPr>
        <w:t>QUEST ACKNOWLEDGE</w:t>
      </w:r>
      <w:r w:rsidRPr="00433180">
        <w:rPr>
          <w:rFonts w:cs="Arial"/>
          <w:bCs/>
          <w:lang w:eastAsia="ja-JP"/>
        </w:rPr>
        <w:t xml:space="preserve">,  F1: UE CONTEXT SETUP REQUEST and F1: UE CONTEXT SETUP RESPONSE </w:t>
      </w:r>
      <w:r w:rsidRPr="00433180">
        <w:rPr>
          <w:bCs/>
        </w:rPr>
        <w:t>messages</w:t>
      </w:r>
      <w:r w:rsidRPr="00C476C4">
        <w:rPr>
          <w:b/>
        </w:rPr>
        <w:t xml:space="preserve"> </w:t>
      </w:r>
    </w:p>
    <w:p w14:paraId="0C250E8C" w14:textId="77777777" w:rsidR="00112020" w:rsidRPr="00CF78C0" w:rsidRDefault="00112020" w:rsidP="00CF78C0"/>
    <w:p w14:paraId="5F42385C" w14:textId="351247F8" w:rsidR="00CF78C0" w:rsidRPr="003C7C12" w:rsidRDefault="00CF78C0" w:rsidP="00CF78C0">
      <w:r w:rsidRPr="00B27950">
        <w:rPr>
          <w:b/>
        </w:rPr>
        <w:lastRenderedPageBreak/>
        <w:t xml:space="preserve">Proposal </w:t>
      </w:r>
      <w:r w:rsidR="00112020">
        <w:rPr>
          <w:b/>
        </w:rPr>
        <w:t>10</w:t>
      </w:r>
      <w:r w:rsidRPr="00B27950">
        <w:rPr>
          <w:b/>
        </w:rPr>
        <w:t xml:space="preserve">: </w:t>
      </w:r>
      <w:r w:rsidRPr="003C7C12">
        <w:t xml:space="preserve">In EN-DC, for support of IPSec tunnels establishment ahead of bearer establishment between </w:t>
      </w:r>
      <w:proofErr w:type="spellStart"/>
      <w:r w:rsidRPr="003C7C12">
        <w:t>MeNB</w:t>
      </w:r>
      <w:proofErr w:type="spellEnd"/>
      <w:r w:rsidRPr="003C7C12">
        <w:t xml:space="preserve"> and </w:t>
      </w:r>
      <w:proofErr w:type="spellStart"/>
      <w:r w:rsidRPr="003C7C12">
        <w:t>SgNB</w:t>
      </w:r>
      <w:proofErr w:type="spellEnd"/>
      <w:r w:rsidRPr="003C7C12">
        <w:t xml:space="preserve">-DU, it is proposed to exchange the IPSec address (outer address equivalent to the NGAP defined IP-Sec Transport Layer Address IE) of </w:t>
      </w:r>
      <w:proofErr w:type="spellStart"/>
      <w:r w:rsidRPr="003C7C12">
        <w:t>MeNB</w:t>
      </w:r>
      <w:proofErr w:type="spellEnd"/>
      <w:r w:rsidRPr="003C7C12">
        <w:t xml:space="preserve"> and </w:t>
      </w:r>
      <w:proofErr w:type="spellStart"/>
      <w:r w:rsidRPr="003C7C12">
        <w:t>SgNB</w:t>
      </w:r>
      <w:proofErr w:type="spellEnd"/>
      <w:r w:rsidRPr="003C7C12">
        <w:t xml:space="preserve"> via the X2: EN-DC X2 SETUP REQUEST, X2: EN-DC X2 SETUP RESPONSE, X2: EN-DC CONFIGURATION UPDATE, X2: EN-DC CONFIGURATION UPDATE ACKNOWLEDGE, F1 SETUP REQUEST, F1 SETUP RESPONSE, F1: GNB-DU CONFIGURATION UPDATE and F1: GNB-CU CONFIGURATION UPDATE messages.</w:t>
      </w:r>
    </w:p>
    <w:p w14:paraId="0A791ACF" w14:textId="5C50E2AB" w:rsidR="00CF78C0" w:rsidRPr="003C7C12" w:rsidRDefault="00CF78C0" w:rsidP="00CF78C0">
      <w:r w:rsidRPr="007755B8">
        <w:rPr>
          <w:b/>
        </w:rPr>
        <w:t xml:space="preserve">Proposal </w:t>
      </w:r>
      <w:r>
        <w:rPr>
          <w:b/>
        </w:rPr>
        <w:t>1</w:t>
      </w:r>
      <w:r w:rsidR="00112020">
        <w:rPr>
          <w:b/>
        </w:rPr>
        <w:t>1</w:t>
      </w:r>
      <w:r w:rsidRPr="007755B8">
        <w:rPr>
          <w:b/>
        </w:rPr>
        <w:t>:</w:t>
      </w:r>
      <w:r>
        <w:t xml:space="preserve"> </w:t>
      </w:r>
      <w:r w:rsidRPr="003C7C12">
        <w:t xml:space="preserve">In MR-DC, for support of IPSec tunnels establishment at bearer establishment between MN and SN, it is proposed to exchange the IPSec Address (outer address equivalent to the NGAP defined IP-Sec Transport Layer Address IE)  of MN and SN via the </w:t>
      </w:r>
      <w:proofErr w:type="spellStart"/>
      <w:r w:rsidRPr="003C7C12">
        <w:t>Xn</w:t>
      </w:r>
      <w:proofErr w:type="spellEnd"/>
      <w:r w:rsidRPr="003C7C12">
        <w:t xml:space="preserve">: S-NODE ADDITION REQUEST, </w:t>
      </w:r>
      <w:proofErr w:type="spellStart"/>
      <w:r w:rsidRPr="003C7C12">
        <w:t>Xn</w:t>
      </w:r>
      <w:proofErr w:type="spellEnd"/>
      <w:r w:rsidRPr="003C7C12">
        <w:t>: S-NODE ADDITION RE</w:t>
      </w:r>
      <w:r w:rsidR="00021D3C">
        <w:t>QUEST ACKNOWLEDGE</w:t>
      </w:r>
      <w:r w:rsidRPr="003C7C12">
        <w:t>, F1: UE CONTEXT SETUP REQUEST</w:t>
      </w:r>
      <w:r w:rsidR="00112020">
        <w:t xml:space="preserve"> and </w:t>
      </w:r>
      <w:r w:rsidRPr="003C7C12">
        <w:t>F1: UE CONTEXT SETUP RESPONSE</w:t>
      </w:r>
      <w:r w:rsidR="00112020">
        <w:t xml:space="preserve"> </w:t>
      </w:r>
      <w:r w:rsidRPr="003C7C12">
        <w:t>messages.</w:t>
      </w:r>
    </w:p>
    <w:p w14:paraId="63063490" w14:textId="00B07CB2" w:rsidR="00CF78C0" w:rsidRPr="003C7C12" w:rsidRDefault="00CF78C0" w:rsidP="00CF78C0">
      <w:r w:rsidRPr="007755B8">
        <w:rPr>
          <w:b/>
        </w:rPr>
        <w:t xml:space="preserve">Proposal </w:t>
      </w:r>
      <w:r>
        <w:rPr>
          <w:b/>
        </w:rPr>
        <w:t>1</w:t>
      </w:r>
      <w:r w:rsidR="00112020">
        <w:rPr>
          <w:b/>
        </w:rPr>
        <w:t>2</w:t>
      </w:r>
      <w:r w:rsidRPr="007755B8">
        <w:rPr>
          <w:b/>
        </w:rPr>
        <w:t>:</w:t>
      </w:r>
      <w:r>
        <w:t xml:space="preserve"> </w:t>
      </w:r>
      <w:r w:rsidRPr="003C7C12">
        <w:t xml:space="preserve">In MR-DC, for support of IPSec tunnels establishment ahead of bearer establishment between MN and SN, it is proposed to exchange the IPSec address (outer addresses equivalent to the NGAP defined IP-Sec Transport Layer Address IE) of MN and SN via the </w:t>
      </w:r>
      <w:proofErr w:type="spellStart"/>
      <w:r w:rsidRPr="003C7C12">
        <w:t>Xn</w:t>
      </w:r>
      <w:proofErr w:type="spellEnd"/>
      <w:r w:rsidRPr="003C7C12">
        <w:t xml:space="preserve">: </w:t>
      </w:r>
      <w:proofErr w:type="spellStart"/>
      <w:r w:rsidRPr="003C7C12">
        <w:t>Xn</w:t>
      </w:r>
      <w:proofErr w:type="spellEnd"/>
      <w:r w:rsidRPr="003C7C12">
        <w:t xml:space="preserve"> SETUP REQUEST, X</w:t>
      </w:r>
      <w:r w:rsidR="00021D3C">
        <w:t>n</w:t>
      </w:r>
      <w:bookmarkStart w:id="17" w:name="_GoBack"/>
      <w:bookmarkEnd w:id="17"/>
      <w:r w:rsidRPr="003C7C12">
        <w:t xml:space="preserve">: </w:t>
      </w:r>
      <w:proofErr w:type="spellStart"/>
      <w:r w:rsidRPr="003C7C12">
        <w:t>Xn</w:t>
      </w:r>
      <w:proofErr w:type="spellEnd"/>
      <w:r w:rsidRPr="003C7C12">
        <w:t xml:space="preserve"> SETUP RESPONSE, </w:t>
      </w:r>
      <w:proofErr w:type="spellStart"/>
      <w:r w:rsidRPr="003C7C12">
        <w:t>Xn</w:t>
      </w:r>
      <w:proofErr w:type="spellEnd"/>
      <w:r w:rsidRPr="003C7C12">
        <w:t xml:space="preserve">: NG-RAN NODE CONFIGURATION UPDATE, </w:t>
      </w:r>
      <w:proofErr w:type="spellStart"/>
      <w:r w:rsidRPr="003C7C12">
        <w:t>Xn</w:t>
      </w:r>
      <w:proofErr w:type="spellEnd"/>
      <w:r w:rsidRPr="003C7C12">
        <w:t xml:space="preserve">: NG-RAN NODE CONFIGU RATION UPDATE ACKNOWLEDGE, F1 SETUP REQUEST, F1 SETUP RESPONSE, F1: GNB-DU CONFIGURATION UPDATE and F1: GNB-CU CONFIGURATION UPDATE messages </w:t>
      </w:r>
    </w:p>
    <w:p w14:paraId="2508CE65" w14:textId="3D82A7A4" w:rsidR="00CF78C0" w:rsidRDefault="00CF78C0" w:rsidP="00CF78C0">
      <w:pPr>
        <w:rPr>
          <w:b/>
        </w:rPr>
      </w:pPr>
    </w:p>
    <w:p w14:paraId="5866150B" w14:textId="77777777" w:rsidR="00CF78C0" w:rsidRDefault="00CF78C0" w:rsidP="00CF78C0">
      <w:pPr>
        <w:rPr>
          <w:b/>
        </w:rPr>
      </w:pPr>
    </w:p>
    <w:p w14:paraId="591CBFD1" w14:textId="0F8573ED" w:rsidR="00AC41BA" w:rsidRPr="00826753" w:rsidRDefault="00AC41BA" w:rsidP="00826753">
      <w:r>
        <w:t>It is proposed to agree to the above and to proceed on the bases of such agreement to address the issue with stage 2 and stage 3 CRs.</w:t>
      </w:r>
    </w:p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AC93A" w14:textId="77777777" w:rsidR="00F6668A" w:rsidRDefault="00F6668A">
      <w:r>
        <w:separator/>
      </w:r>
    </w:p>
  </w:endnote>
  <w:endnote w:type="continuationSeparator" w:id="0">
    <w:p w14:paraId="39DB7341" w14:textId="77777777" w:rsidR="00F6668A" w:rsidRDefault="00F6668A">
      <w:r>
        <w:continuationSeparator/>
      </w:r>
    </w:p>
  </w:endnote>
  <w:endnote w:type="continuationNotice" w:id="1">
    <w:p w14:paraId="09170F28" w14:textId="77777777" w:rsidR="00F6668A" w:rsidRDefault="00F66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A759E" w14:textId="77777777" w:rsidR="00F6668A" w:rsidRDefault="00F6668A">
      <w:r>
        <w:separator/>
      </w:r>
    </w:p>
  </w:footnote>
  <w:footnote w:type="continuationSeparator" w:id="0">
    <w:p w14:paraId="50B4A4B4" w14:textId="77777777" w:rsidR="00F6668A" w:rsidRDefault="00F6668A">
      <w:r>
        <w:continuationSeparator/>
      </w:r>
    </w:p>
  </w:footnote>
  <w:footnote w:type="continuationNotice" w:id="1">
    <w:p w14:paraId="77F91D6A" w14:textId="77777777" w:rsidR="00F6668A" w:rsidRDefault="00F666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D2AC8"/>
    <w:multiLevelType w:val="hybridMultilevel"/>
    <w:tmpl w:val="F3B4FBB0"/>
    <w:lvl w:ilvl="0" w:tplc="1CC2B2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10"/>
  </w:num>
  <w:num w:numId="1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3C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040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A7060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020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581E"/>
    <w:rsid w:val="00126B4A"/>
    <w:rsid w:val="00127431"/>
    <w:rsid w:val="001303E3"/>
    <w:rsid w:val="00131695"/>
    <w:rsid w:val="001318B5"/>
    <w:rsid w:val="00132FD0"/>
    <w:rsid w:val="00133A48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B52"/>
    <w:rsid w:val="001D3F23"/>
    <w:rsid w:val="001D51BA"/>
    <w:rsid w:val="001D6342"/>
    <w:rsid w:val="001D6BDB"/>
    <w:rsid w:val="001D6D53"/>
    <w:rsid w:val="001D7147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239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208"/>
    <w:rsid w:val="002224DB"/>
    <w:rsid w:val="00223FCB"/>
    <w:rsid w:val="0022441E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02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932"/>
    <w:rsid w:val="00280E2B"/>
    <w:rsid w:val="0028280A"/>
    <w:rsid w:val="00283E1D"/>
    <w:rsid w:val="00284F00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932"/>
    <w:rsid w:val="00296227"/>
    <w:rsid w:val="00296F44"/>
    <w:rsid w:val="0029739C"/>
    <w:rsid w:val="0029777D"/>
    <w:rsid w:val="002A0153"/>
    <w:rsid w:val="002A021E"/>
    <w:rsid w:val="002A02FD"/>
    <w:rsid w:val="002A04E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314"/>
    <w:rsid w:val="002C3F81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439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708"/>
    <w:rsid w:val="00317B01"/>
    <w:rsid w:val="003202E8"/>
    <w:rsid w:val="003203ED"/>
    <w:rsid w:val="003204C7"/>
    <w:rsid w:val="003219CE"/>
    <w:rsid w:val="00321AC1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8B2"/>
    <w:rsid w:val="003549FE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4CF3"/>
    <w:rsid w:val="00375474"/>
    <w:rsid w:val="00377750"/>
    <w:rsid w:val="00377CE1"/>
    <w:rsid w:val="00380032"/>
    <w:rsid w:val="003806EF"/>
    <w:rsid w:val="00380B82"/>
    <w:rsid w:val="00384B40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14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38E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C7C12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2FB4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409"/>
    <w:rsid w:val="004278A8"/>
    <w:rsid w:val="004319E2"/>
    <w:rsid w:val="004320A9"/>
    <w:rsid w:val="00432C84"/>
    <w:rsid w:val="00433180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28E4"/>
    <w:rsid w:val="00463CA6"/>
    <w:rsid w:val="004644EB"/>
    <w:rsid w:val="004649C8"/>
    <w:rsid w:val="00465F3A"/>
    <w:rsid w:val="00466277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D7C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BB5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1EB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26A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46A4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1E38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187"/>
    <w:rsid w:val="005B240B"/>
    <w:rsid w:val="005B28BD"/>
    <w:rsid w:val="005B35D7"/>
    <w:rsid w:val="005B392A"/>
    <w:rsid w:val="005B3AA3"/>
    <w:rsid w:val="005B4513"/>
    <w:rsid w:val="005B4A44"/>
    <w:rsid w:val="005B4EEA"/>
    <w:rsid w:val="005B6F83"/>
    <w:rsid w:val="005B7549"/>
    <w:rsid w:val="005C3822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13E7"/>
    <w:rsid w:val="006222DA"/>
    <w:rsid w:val="006226DF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2BC6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15B2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043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2FAE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A7F8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689E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774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DDB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979"/>
    <w:rsid w:val="007A1B4C"/>
    <w:rsid w:val="007A1CB3"/>
    <w:rsid w:val="007A306F"/>
    <w:rsid w:val="007A3686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CE1"/>
    <w:rsid w:val="007C7F07"/>
    <w:rsid w:val="007D04E5"/>
    <w:rsid w:val="007D311E"/>
    <w:rsid w:val="007D3F4F"/>
    <w:rsid w:val="007D4796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A1B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B47"/>
    <w:rsid w:val="00824AB4"/>
    <w:rsid w:val="00824E9F"/>
    <w:rsid w:val="00825539"/>
    <w:rsid w:val="00825BE9"/>
    <w:rsid w:val="00825C42"/>
    <w:rsid w:val="00825D25"/>
    <w:rsid w:val="00826753"/>
    <w:rsid w:val="00826DD0"/>
    <w:rsid w:val="008273D6"/>
    <w:rsid w:val="00827D6F"/>
    <w:rsid w:val="008300C8"/>
    <w:rsid w:val="008304CD"/>
    <w:rsid w:val="008309A3"/>
    <w:rsid w:val="0083220E"/>
    <w:rsid w:val="00832A36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47F70"/>
    <w:rsid w:val="00847F93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57D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3179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5D15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0DE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34D"/>
    <w:rsid w:val="00917CE9"/>
    <w:rsid w:val="00920BF2"/>
    <w:rsid w:val="00922010"/>
    <w:rsid w:val="009245DA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7AD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42B2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8B5"/>
    <w:rsid w:val="009A5CBA"/>
    <w:rsid w:val="009A6B67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035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4D61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672"/>
    <w:rsid w:val="00A13E54"/>
    <w:rsid w:val="00A1500E"/>
    <w:rsid w:val="00A15202"/>
    <w:rsid w:val="00A1606D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56F3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2FE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57450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CE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1B8B"/>
    <w:rsid w:val="00AD2D1B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572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A3"/>
    <w:rsid w:val="00B11DDA"/>
    <w:rsid w:val="00B12DE1"/>
    <w:rsid w:val="00B14F34"/>
    <w:rsid w:val="00B156EB"/>
    <w:rsid w:val="00B157F9"/>
    <w:rsid w:val="00B167F1"/>
    <w:rsid w:val="00B17B03"/>
    <w:rsid w:val="00B17C2A"/>
    <w:rsid w:val="00B20256"/>
    <w:rsid w:val="00B20D09"/>
    <w:rsid w:val="00B21670"/>
    <w:rsid w:val="00B21786"/>
    <w:rsid w:val="00B22C9D"/>
    <w:rsid w:val="00B231B1"/>
    <w:rsid w:val="00B23437"/>
    <w:rsid w:val="00B240AC"/>
    <w:rsid w:val="00B255F7"/>
    <w:rsid w:val="00B2763F"/>
    <w:rsid w:val="00B27950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22A"/>
    <w:rsid w:val="00B5058B"/>
    <w:rsid w:val="00B51BBD"/>
    <w:rsid w:val="00B52FAD"/>
    <w:rsid w:val="00B532C7"/>
    <w:rsid w:val="00B54201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0C64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29A8"/>
    <w:rsid w:val="00BC3053"/>
    <w:rsid w:val="00BC4D2E"/>
    <w:rsid w:val="00BC642C"/>
    <w:rsid w:val="00BC6A51"/>
    <w:rsid w:val="00BC6E25"/>
    <w:rsid w:val="00BD08B5"/>
    <w:rsid w:val="00BD13A4"/>
    <w:rsid w:val="00BD46A8"/>
    <w:rsid w:val="00BD48AC"/>
    <w:rsid w:val="00BD4CEB"/>
    <w:rsid w:val="00BD5146"/>
    <w:rsid w:val="00BD5F1A"/>
    <w:rsid w:val="00BE1234"/>
    <w:rsid w:val="00BE2FA6"/>
    <w:rsid w:val="00BE333F"/>
    <w:rsid w:val="00BE3B29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07"/>
    <w:rsid w:val="00C144C4"/>
    <w:rsid w:val="00C14B88"/>
    <w:rsid w:val="00C14D4B"/>
    <w:rsid w:val="00C154BB"/>
    <w:rsid w:val="00C15B66"/>
    <w:rsid w:val="00C20342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0CD"/>
    <w:rsid w:val="00C353D8"/>
    <w:rsid w:val="00C3719D"/>
    <w:rsid w:val="00C3784A"/>
    <w:rsid w:val="00C37CC3"/>
    <w:rsid w:val="00C4067E"/>
    <w:rsid w:val="00C41983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2227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365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2D3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3FEC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1E20"/>
    <w:rsid w:val="00CD2ED1"/>
    <w:rsid w:val="00CD337B"/>
    <w:rsid w:val="00CD7DDB"/>
    <w:rsid w:val="00CE0424"/>
    <w:rsid w:val="00CE11AB"/>
    <w:rsid w:val="00CE1609"/>
    <w:rsid w:val="00CE22D4"/>
    <w:rsid w:val="00CE30DC"/>
    <w:rsid w:val="00CE54AE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5AF3"/>
    <w:rsid w:val="00CF625B"/>
    <w:rsid w:val="00CF638D"/>
    <w:rsid w:val="00CF687E"/>
    <w:rsid w:val="00CF6B7A"/>
    <w:rsid w:val="00CF78C0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0513"/>
    <w:rsid w:val="00D217C1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A46"/>
    <w:rsid w:val="00D62CD5"/>
    <w:rsid w:val="00D63738"/>
    <w:rsid w:val="00D6435F"/>
    <w:rsid w:val="00D64BBB"/>
    <w:rsid w:val="00D64EF7"/>
    <w:rsid w:val="00D652B5"/>
    <w:rsid w:val="00D66155"/>
    <w:rsid w:val="00D67C58"/>
    <w:rsid w:val="00D708B0"/>
    <w:rsid w:val="00D70E73"/>
    <w:rsid w:val="00D7135D"/>
    <w:rsid w:val="00D74856"/>
    <w:rsid w:val="00D763CD"/>
    <w:rsid w:val="00D76401"/>
    <w:rsid w:val="00D7726A"/>
    <w:rsid w:val="00D776B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0ED8"/>
    <w:rsid w:val="00DA1349"/>
    <w:rsid w:val="00DA19B4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36DF"/>
    <w:rsid w:val="00DC4651"/>
    <w:rsid w:val="00DC4F17"/>
    <w:rsid w:val="00DC504E"/>
    <w:rsid w:val="00DC53EF"/>
    <w:rsid w:val="00DC58F9"/>
    <w:rsid w:val="00DC78CA"/>
    <w:rsid w:val="00DD0394"/>
    <w:rsid w:val="00DD0BC7"/>
    <w:rsid w:val="00DD0ED9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4636"/>
    <w:rsid w:val="00E04B70"/>
    <w:rsid w:val="00E05B81"/>
    <w:rsid w:val="00E05CDC"/>
    <w:rsid w:val="00E05EBD"/>
    <w:rsid w:val="00E07DF1"/>
    <w:rsid w:val="00E110E7"/>
    <w:rsid w:val="00E11488"/>
    <w:rsid w:val="00E11B20"/>
    <w:rsid w:val="00E138EA"/>
    <w:rsid w:val="00E14717"/>
    <w:rsid w:val="00E154B6"/>
    <w:rsid w:val="00E1577B"/>
    <w:rsid w:val="00E16446"/>
    <w:rsid w:val="00E16C00"/>
    <w:rsid w:val="00E16CFE"/>
    <w:rsid w:val="00E17906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5E2"/>
    <w:rsid w:val="00E37860"/>
    <w:rsid w:val="00E4054A"/>
    <w:rsid w:val="00E40BA4"/>
    <w:rsid w:val="00E40BB2"/>
    <w:rsid w:val="00E41135"/>
    <w:rsid w:val="00E418D9"/>
    <w:rsid w:val="00E41AA0"/>
    <w:rsid w:val="00E4258F"/>
    <w:rsid w:val="00E4325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0B6D"/>
    <w:rsid w:val="00E8233A"/>
    <w:rsid w:val="00E8234C"/>
    <w:rsid w:val="00E82D25"/>
    <w:rsid w:val="00E8385E"/>
    <w:rsid w:val="00E83AA9"/>
    <w:rsid w:val="00E8480A"/>
    <w:rsid w:val="00E85928"/>
    <w:rsid w:val="00E85E63"/>
    <w:rsid w:val="00E860AE"/>
    <w:rsid w:val="00E86223"/>
    <w:rsid w:val="00E87822"/>
    <w:rsid w:val="00E90395"/>
    <w:rsid w:val="00E908CF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741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6EA5"/>
    <w:rsid w:val="00EC71CE"/>
    <w:rsid w:val="00ED1006"/>
    <w:rsid w:val="00ED1AA4"/>
    <w:rsid w:val="00ED2CF9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5E01"/>
    <w:rsid w:val="00F06332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326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92C"/>
    <w:rsid w:val="00F3385B"/>
    <w:rsid w:val="00F33DB1"/>
    <w:rsid w:val="00F33F93"/>
    <w:rsid w:val="00F34438"/>
    <w:rsid w:val="00F34DA7"/>
    <w:rsid w:val="00F400AF"/>
    <w:rsid w:val="00F40522"/>
    <w:rsid w:val="00F409EE"/>
    <w:rsid w:val="00F40F0C"/>
    <w:rsid w:val="00F41518"/>
    <w:rsid w:val="00F42123"/>
    <w:rsid w:val="00F43897"/>
    <w:rsid w:val="00F438C2"/>
    <w:rsid w:val="00F443EC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1394"/>
    <w:rsid w:val="00F62254"/>
    <w:rsid w:val="00F6302A"/>
    <w:rsid w:val="00F640F6"/>
    <w:rsid w:val="00F64C2B"/>
    <w:rsid w:val="00F64DEE"/>
    <w:rsid w:val="00F651BE"/>
    <w:rsid w:val="00F65322"/>
    <w:rsid w:val="00F65586"/>
    <w:rsid w:val="00F65BB0"/>
    <w:rsid w:val="00F65D23"/>
    <w:rsid w:val="00F6668A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2E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CD1"/>
    <w:rsid w:val="00F85F5B"/>
    <w:rsid w:val="00F85FC2"/>
    <w:rsid w:val="00F868F5"/>
    <w:rsid w:val="00F903B2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698B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121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C0B"/>
    <w:rsid w:val="00FD2DA4"/>
    <w:rsid w:val="00FD3FB3"/>
    <w:rsid w:val="00FD47ED"/>
    <w:rsid w:val="00FD4E70"/>
    <w:rsid w:val="00FD5FE5"/>
    <w:rsid w:val="00FD7288"/>
    <w:rsid w:val="00FD74DB"/>
    <w:rsid w:val="00FD7660"/>
    <w:rsid w:val="00FE0655"/>
    <w:rsid w:val="00FE084E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81E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EBDAF-F980-49AC-8E3C-4B5B4B6CC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6A221EF-D58F-4894-A198-E8BEE4A72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7</Pages>
  <Words>3387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</cp:revision>
  <cp:lastPrinted>2008-01-31T06:09:00Z</cp:lastPrinted>
  <dcterms:created xsi:type="dcterms:W3CDTF">2019-10-04T18:34:00Z</dcterms:created>
  <dcterms:modified xsi:type="dcterms:W3CDTF">2019-10-04T19:04:00Z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